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ECB" w:rsidRPr="00134FB4" w:rsidRDefault="00E20ECB" w:rsidP="00E20ECB">
      <w:pPr>
        <w:pStyle w:val="p0"/>
        <w:shd w:val="clear" w:color="auto" w:fill="FFFFFF"/>
        <w:spacing w:line="255" w:lineRule="atLeast"/>
        <w:ind w:firstLineChars="300" w:firstLine="31680"/>
        <w:rPr>
          <w:rFonts w:ascii="仿宋_GB2312" w:eastAsia="仿宋_GB2312" w:cs="Times New Roman"/>
          <w:color w:val="000000"/>
          <w:sz w:val="44"/>
          <w:szCs w:val="44"/>
          <w:shd w:val="clear" w:color="auto" w:fill="FFFFFF"/>
        </w:rPr>
      </w:pPr>
      <w:r w:rsidRPr="00134FB4">
        <w:rPr>
          <w:rFonts w:ascii="仿宋_GB2312" w:eastAsia="仿宋_GB2312" w:cs="仿宋_GB2312"/>
          <w:b/>
          <w:bCs/>
          <w:sz w:val="44"/>
          <w:szCs w:val="44"/>
        </w:rPr>
        <w:t>XXX</w:t>
      </w:r>
      <w:r w:rsidRPr="00134FB4">
        <w:rPr>
          <w:rFonts w:ascii="仿宋_GB2312" w:eastAsia="仿宋_GB2312" w:cs="仿宋_GB2312" w:hint="eastAsia"/>
          <w:b/>
          <w:bCs/>
          <w:sz w:val="44"/>
          <w:szCs w:val="44"/>
        </w:rPr>
        <w:t>基金会</w:t>
      </w:r>
      <w:r>
        <w:rPr>
          <w:rFonts w:ascii="仿宋_GB2312" w:eastAsia="仿宋_GB2312" w:cs="仿宋_GB2312" w:hint="eastAsia"/>
          <w:b/>
          <w:bCs/>
          <w:sz w:val="44"/>
          <w:szCs w:val="44"/>
        </w:rPr>
        <w:t>申请</w:t>
      </w:r>
      <w:r w:rsidRPr="00134FB4">
        <w:rPr>
          <w:rFonts w:ascii="仿宋_GB2312" w:eastAsia="仿宋_GB2312" w:cs="仿宋_GB2312" w:hint="eastAsia"/>
          <w:b/>
          <w:bCs/>
          <w:sz w:val="44"/>
          <w:szCs w:val="44"/>
        </w:rPr>
        <w:t>成立</w:t>
      </w:r>
      <w:r>
        <w:rPr>
          <w:rFonts w:ascii="仿宋_GB2312" w:eastAsia="仿宋_GB2312" w:cs="仿宋_GB2312" w:hint="eastAsia"/>
          <w:b/>
          <w:bCs/>
          <w:sz w:val="44"/>
          <w:szCs w:val="44"/>
        </w:rPr>
        <w:t>材料</w:t>
      </w:r>
      <w:r w:rsidRPr="00134FB4">
        <w:rPr>
          <w:rFonts w:ascii="仿宋_GB2312" w:eastAsia="仿宋_GB2312" w:cs="仿宋_GB2312" w:hint="eastAsia"/>
          <w:b/>
          <w:bCs/>
          <w:sz w:val="44"/>
          <w:szCs w:val="44"/>
        </w:rPr>
        <w:t>目录</w:t>
      </w:r>
    </w:p>
    <w:p w:rsidR="00E20ECB" w:rsidRPr="00134FB4" w:rsidRDefault="00E20ECB" w:rsidP="005862A7">
      <w:pPr>
        <w:pStyle w:val="p0"/>
        <w:shd w:val="clear" w:color="auto" w:fill="FFFFFF"/>
        <w:spacing w:before="0" w:beforeAutospacing="0" w:after="0" w:afterAutospacing="0" w:line="255" w:lineRule="atLeast"/>
        <w:rPr>
          <w:rFonts w:ascii="仿宋_GB2312" w:eastAsia="仿宋_GB2312" w:cs="Times New Roman"/>
          <w:color w:val="000000"/>
          <w:sz w:val="36"/>
          <w:szCs w:val="36"/>
          <w:shd w:val="clear" w:color="auto" w:fill="FFFFFF"/>
        </w:rPr>
      </w:pPr>
      <w:r w:rsidRPr="00134FB4">
        <w:rPr>
          <w:rFonts w:ascii="仿宋_GB2312" w:eastAsia="仿宋_GB2312" w:cs="仿宋_GB2312" w:hint="eastAsia"/>
          <w:color w:val="000000"/>
          <w:sz w:val="36"/>
          <w:szCs w:val="36"/>
          <w:shd w:val="clear" w:color="auto" w:fill="FFFFFF"/>
        </w:rPr>
        <w:t>一、</w:t>
      </w:r>
      <w:r>
        <w:rPr>
          <w:rFonts w:ascii="仿宋_GB2312" w:eastAsia="仿宋_GB2312" w:cs="仿宋_GB2312" w:hint="eastAsia"/>
          <w:color w:val="000000"/>
          <w:sz w:val="36"/>
          <w:szCs w:val="36"/>
          <w:shd w:val="clear" w:color="auto" w:fill="FFFFFF"/>
        </w:rPr>
        <w:t>申请登记</w:t>
      </w:r>
      <w:r w:rsidRPr="00134FB4">
        <w:rPr>
          <w:rFonts w:ascii="仿宋_GB2312" w:eastAsia="仿宋_GB2312" w:cs="仿宋_GB2312" w:hint="eastAsia"/>
          <w:color w:val="000000"/>
          <w:sz w:val="36"/>
          <w:szCs w:val="36"/>
          <w:shd w:val="clear" w:color="auto" w:fill="FFFFFF"/>
        </w:rPr>
        <w:t>阶段：</w:t>
      </w:r>
    </w:p>
    <w:p w:rsidR="00E20ECB" w:rsidRPr="00134FB4" w:rsidRDefault="00E20ECB" w:rsidP="00F208AE">
      <w:pPr>
        <w:pStyle w:val="p0"/>
        <w:shd w:val="clear" w:color="auto" w:fill="FFFFFF"/>
        <w:spacing w:before="0" w:beforeAutospacing="0" w:after="0" w:afterAutospacing="0" w:line="255" w:lineRule="atLeast"/>
        <w:ind w:firstLineChars="100" w:firstLine="31680"/>
        <w:rPr>
          <w:rFonts w:ascii="仿宋_GB2312" w:eastAsia="仿宋_GB2312" w:cs="Times New Roman"/>
          <w:color w:val="000000"/>
          <w:sz w:val="36"/>
          <w:szCs w:val="36"/>
          <w:shd w:val="clear" w:color="auto" w:fill="FFFFFF"/>
        </w:rPr>
      </w:pPr>
      <w:r w:rsidRPr="00134FB4">
        <w:rPr>
          <w:rFonts w:ascii="仿宋_GB2312" w:eastAsia="仿宋_GB2312" w:cs="仿宋_GB2312" w:hint="eastAsia"/>
          <w:color w:val="000000"/>
          <w:sz w:val="36"/>
          <w:szCs w:val="36"/>
          <w:shd w:val="clear" w:color="auto" w:fill="FFFFFF"/>
        </w:rPr>
        <w:t>（</w:t>
      </w:r>
      <w:r w:rsidRPr="00134FB4">
        <w:rPr>
          <w:rFonts w:ascii="仿宋_GB2312" w:eastAsia="仿宋_GB2312" w:cs="仿宋_GB2312"/>
          <w:color w:val="000000"/>
          <w:sz w:val="36"/>
          <w:szCs w:val="36"/>
          <w:shd w:val="clear" w:color="auto" w:fill="FFFFFF"/>
        </w:rPr>
        <w:t>1</w:t>
      </w:r>
      <w:r w:rsidRPr="00134FB4">
        <w:rPr>
          <w:rFonts w:ascii="仿宋_GB2312" w:eastAsia="仿宋_GB2312" w:cs="仿宋_GB2312" w:hint="eastAsia"/>
          <w:color w:val="000000"/>
          <w:sz w:val="36"/>
          <w:szCs w:val="36"/>
          <w:shd w:val="clear" w:color="auto" w:fill="FFFFFF"/>
        </w:rPr>
        <w:t>）设立登记申请书</w:t>
      </w:r>
      <w:r>
        <w:rPr>
          <w:rFonts w:ascii="仿宋_GB2312" w:eastAsia="仿宋_GB2312" w:cs="仿宋_GB2312" w:hint="eastAsia"/>
          <w:color w:val="000000"/>
          <w:sz w:val="36"/>
          <w:szCs w:val="36"/>
          <w:shd w:val="clear" w:color="auto" w:fill="FFFFFF"/>
        </w:rPr>
        <w:t>；</w:t>
      </w:r>
    </w:p>
    <w:p w:rsidR="00E20ECB" w:rsidRPr="00134FB4" w:rsidRDefault="00E20ECB" w:rsidP="00F208AE">
      <w:pPr>
        <w:pStyle w:val="p0"/>
        <w:shd w:val="clear" w:color="auto" w:fill="FFFFFF"/>
        <w:spacing w:before="0" w:beforeAutospacing="0" w:after="0" w:afterAutospacing="0" w:line="255" w:lineRule="atLeast"/>
        <w:ind w:firstLineChars="100" w:firstLine="31680"/>
        <w:rPr>
          <w:rFonts w:ascii="仿宋_GB2312" w:eastAsia="仿宋_GB2312" w:cs="Times New Roman"/>
          <w:sz w:val="36"/>
          <w:szCs w:val="36"/>
        </w:rPr>
      </w:pPr>
      <w:r w:rsidRPr="00134FB4">
        <w:rPr>
          <w:rFonts w:ascii="仿宋_GB2312" w:eastAsia="仿宋_GB2312" w:cs="仿宋_GB2312" w:hint="eastAsia"/>
          <w:color w:val="000000"/>
          <w:sz w:val="36"/>
          <w:szCs w:val="36"/>
          <w:shd w:val="clear" w:color="auto" w:fill="FFFFFF"/>
        </w:rPr>
        <w:t>（</w:t>
      </w:r>
      <w:r w:rsidRPr="00134FB4">
        <w:rPr>
          <w:rFonts w:ascii="仿宋_GB2312" w:eastAsia="仿宋_GB2312" w:cs="仿宋_GB2312"/>
          <w:color w:val="000000"/>
          <w:sz w:val="36"/>
          <w:szCs w:val="36"/>
          <w:shd w:val="clear" w:color="auto" w:fill="FFFFFF"/>
        </w:rPr>
        <w:t>2</w:t>
      </w:r>
      <w:r w:rsidRPr="00134FB4">
        <w:rPr>
          <w:rFonts w:ascii="仿宋_GB2312" w:eastAsia="仿宋_GB2312" w:cs="仿宋_GB2312" w:hint="eastAsia"/>
          <w:color w:val="000000"/>
          <w:sz w:val="36"/>
          <w:szCs w:val="36"/>
          <w:shd w:val="clear" w:color="auto" w:fill="FFFFFF"/>
        </w:rPr>
        <w:t>）</w:t>
      </w:r>
      <w:r>
        <w:rPr>
          <w:rFonts w:ascii="仿宋_GB2312" w:eastAsia="仿宋_GB2312" w:cs="仿宋_GB2312" w:hint="eastAsia"/>
          <w:sz w:val="36"/>
          <w:szCs w:val="36"/>
        </w:rPr>
        <w:t>业务主管单位同意设立</w:t>
      </w:r>
      <w:r w:rsidRPr="00134FB4">
        <w:rPr>
          <w:rFonts w:ascii="仿宋_GB2312" w:eastAsia="仿宋_GB2312" w:cs="仿宋_GB2312" w:hint="eastAsia"/>
          <w:sz w:val="36"/>
          <w:szCs w:val="36"/>
        </w:rPr>
        <w:t>的文件</w:t>
      </w:r>
      <w:r>
        <w:rPr>
          <w:rFonts w:ascii="仿宋_GB2312" w:eastAsia="仿宋_GB2312" w:cs="仿宋_GB2312" w:hint="eastAsia"/>
          <w:sz w:val="36"/>
          <w:szCs w:val="36"/>
        </w:rPr>
        <w:t>；</w:t>
      </w:r>
    </w:p>
    <w:p w:rsidR="00E20ECB" w:rsidRPr="00134FB4" w:rsidRDefault="00E20ECB" w:rsidP="00F208AE">
      <w:pPr>
        <w:pStyle w:val="p0"/>
        <w:shd w:val="clear" w:color="auto" w:fill="FFFFFF"/>
        <w:spacing w:before="0" w:beforeAutospacing="0" w:after="0" w:afterAutospacing="0" w:line="255" w:lineRule="atLeast"/>
        <w:ind w:firstLineChars="100" w:firstLine="31680"/>
        <w:rPr>
          <w:rFonts w:ascii="仿宋_GB2312" w:eastAsia="仿宋_GB2312" w:cs="Times New Roman"/>
          <w:color w:val="000000"/>
          <w:sz w:val="36"/>
          <w:szCs w:val="36"/>
          <w:shd w:val="clear" w:color="auto" w:fill="FFFFFF"/>
        </w:rPr>
      </w:pPr>
      <w:r w:rsidRPr="00134FB4">
        <w:rPr>
          <w:rFonts w:ascii="仿宋_GB2312" w:eastAsia="仿宋_GB2312" w:cs="仿宋_GB2312" w:hint="eastAsia"/>
          <w:sz w:val="36"/>
          <w:szCs w:val="36"/>
        </w:rPr>
        <w:t>（</w:t>
      </w:r>
      <w:r w:rsidRPr="00134FB4">
        <w:rPr>
          <w:rFonts w:ascii="仿宋_GB2312" w:eastAsia="仿宋_GB2312" w:cs="仿宋_GB2312"/>
          <w:sz w:val="36"/>
          <w:szCs w:val="36"/>
        </w:rPr>
        <w:t>3</w:t>
      </w:r>
      <w:r w:rsidRPr="00134FB4">
        <w:rPr>
          <w:rFonts w:ascii="仿宋_GB2312" w:eastAsia="仿宋_GB2312" w:cs="仿宋_GB2312" w:hint="eastAsia"/>
          <w:sz w:val="36"/>
          <w:szCs w:val="36"/>
        </w:rPr>
        <w:t>）</w:t>
      </w:r>
      <w:r w:rsidRPr="00134FB4">
        <w:rPr>
          <w:rFonts w:ascii="仿宋_GB2312" w:eastAsia="仿宋_GB2312" w:cs="仿宋_GB2312" w:hint="eastAsia"/>
          <w:color w:val="000000"/>
          <w:sz w:val="36"/>
          <w:szCs w:val="36"/>
          <w:shd w:val="clear" w:color="auto" w:fill="FFFFFF"/>
        </w:rPr>
        <w:t>章程</w:t>
      </w:r>
      <w:r>
        <w:rPr>
          <w:rFonts w:ascii="仿宋_GB2312" w:eastAsia="仿宋_GB2312" w:cs="仿宋_GB2312" w:hint="eastAsia"/>
          <w:color w:val="000000"/>
          <w:sz w:val="36"/>
          <w:szCs w:val="36"/>
          <w:shd w:val="clear" w:color="auto" w:fill="FFFFFF"/>
        </w:rPr>
        <w:t>（草案）；</w:t>
      </w:r>
    </w:p>
    <w:p w:rsidR="00E20ECB" w:rsidRPr="00134FB4" w:rsidRDefault="00E20ECB" w:rsidP="00F208AE">
      <w:pPr>
        <w:pStyle w:val="p0"/>
        <w:shd w:val="clear" w:color="auto" w:fill="FFFFFF"/>
        <w:spacing w:before="0" w:beforeAutospacing="0" w:after="0" w:afterAutospacing="0" w:line="255" w:lineRule="atLeast"/>
        <w:ind w:firstLineChars="100" w:firstLine="31680"/>
        <w:rPr>
          <w:rFonts w:ascii="仿宋_GB2312" w:eastAsia="仿宋_GB2312" w:cs="Times New Roman"/>
          <w:sz w:val="36"/>
          <w:szCs w:val="36"/>
        </w:rPr>
      </w:pPr>
      <w:r w:rsidRPr="00134FB4">
        <w:rPr>
          <w:rFonts w:ascii="仿宋_GB2312" w:eastAsia="仿宋_GB2312" w:cs="仿宋_GB2312" w:hint="eastAsia"/>
          <w:sz w:val="36"/>
          <w:szCs w:val="36"/>
        </w:rPr>
        <w:t>（</w:t>
      </w:r>
      <w:r w:rsidRPr="00134FB4">
        <w:rPr>
          <w:rFonts w:ascii="仿宋_GB2312" w:eastAsia="仿宋_GB2312" w:cs="仿宋_GB2312"/>
          <w:sz w:val="36"/>
          <w:szCs w:val="36"/>
        </w:rPr>
        <w:t>4</w:t>
      </w:r>
      <w:r w:rsidRPr="00134FB4">
        <w:rPr>
          <w:rFonts w:ascii="仿宋_GB2312" w:eastAsia="仿宋_GB2312" w:cs="仿宋_GB2312" w:hint="eastAsia"/>
          <w:sz w:val="36"/>
          <w:szCs w:val="36"/>
        </w:rPr>
        <w:t>）</w:t>
      </w:r>
      <w:r>
        <w:rPr>
          <w:rFonts w:ascii="仿宋_GB2312" w:eastAsia="仿宋_GB2312" w:cs="仿宋_GB2312" w:hint="eastAsia"/>
          <w:sz w:val="36"/>
          <w:szCs w:val="36"/>
        </w:rPr>
        <w:t>拟任理事长、副理事长、秘书长、理事、监事名单；</w:t>
      </w:r>
    </w:p>
    <w:p w:rsidR="00E20ECB" w:rsidRPr="00524E14" w:rsidRDefault="00E20ECB" w:rsidP="00F208AE">
      <w:pPr>
        <w:pStyle w:val="p0"/>
        <w:shd w:val="clear" w:color="auto" w:fill="FFFFFF"/>
        <w:spacing w:before="0" w:beforeAutospacing="0" w:after="0" w:afterAutospacing="0" w:line="255" w:lineRule="atLeast"/>
        <w:ind w:firstLineChars="100" w:firstLine="31680"/>
        <w:rPr>
          <w:rFonts w:ascii="仿宋_GB2312" w:eastAsia="仿宋_GB2312" w:cs="Times New Roman"/>
          <w:color w:val="000000"/>
          <w:sz w:val="36"/>
          <w:szCs w:val="36"/>
          <w:shd w:val="clear" w:color="auto" w:fill="FFFFFF"/>
        </w:rPr>
      </w:pPr>
      <w:r w:rsidRPr="00524E14">
        <w:rPr>
          <w:rFonts w:ascii="仿宋_GB2312" w:eastAsia="仿宋_GB2312" w:cs="仿宋_GB2312" w:hint="eastAsia"/>
          <w:color w:val="000000"/>
          <w:sz w:val="36"/>
          <w:szCs w:val="36"/>
          <w:shd w:val="clear" w:color="auto" w:fill="FFFFFF"/>
        </w:rPr>
        <w:t>（</w:t>
      </w:r>
      <w:r>
        <w:rPr>
          <w:rFonts w:ascii="仿宋_GB2312" w:eastAsia="仿宋_GB2312" w:cs="仿宋_GB2312"/>
          <w:color w:val="000000"/>
          <w:sz w:val="36"/>
          <w:szCs w:val="36"/>
          <w:shd w:val="clear" w:color="auto" w:fill="FFFFFF"/>
        </w:rPr>
        <w:t>5</w:t>
      </w:r>
      <w:r w:rsidRPr="00524E14">
        <w:rPr>
          <w:rFonts w:ascii="仿宋_GB2312" w:eastAsia="仿宋_GB2312" w:cs="仿宋_GB2312" w:hint="eastAsia"/>
          <w:color w:val="000000"/>
          <w:sz w:val="36"/>
          <w:szCs w:val="36"/>
          <w:shd w:val="clear" w:color="auto" w:fill="FFFFFF"/>
        </w:rPr>
        <w:t>）住所使用权证明；</w:t>
      </w:r>
    </w:p>
    <w:p w:rsidR="00E20ECB" w:rsidRPr="00524E14" w:rsidRDefault="00E20ECB" w:rsidP="00F208AE">
      <w:pPr>
        <w:pStyle w:val="p0"/>
        <w:shd w:val="clear" w:color="auto" w:fill="FFFFFF"/>
        <w:spacing w:before="0" w:beforeAutospacing="0" w:after="0" w:afterAutospacing="0" w:line="255" w:lineRule="atLeast"/>
        <w:ind w:firstLineChars="100" w:firstLine="31680"/>
        <w:rPr>
          <w:rFonts w:ascii="仿宋_GB2312" w:eastAsia="仿宋_GB2312" w:cs="Times New Roman"/>
          <w:color w:val="4D4C4C"/>
          <w:sz w:val="36"/>
          <w:szCs w:val="36"/>
        </w:rPr>
      </w:pPr>
      <w:r w:rsidRPr="00524E14">
        <w:rPr>
          <w:rFonts w:ascii="仿宋_GB2312" w:eastAsia="仿宋_GB2312" w:cs="仿宋_GB2312" w:hint="eastAsia"/>
          <w:color w:val="000000"/>
          <w:sz w:val="36"/>
          <w:szCs w:val="36"/>
          <w:shd w:val="clear" w:color="auto" w:fill="FFFFFF"/>
        </w:rPr>
        <w:t>（</w:t>
      </w:r>
      <w:r>
        <w:rPr>
          <w:rFonts w:ascii="仿宋_GB2312" w:eastAsia="仿宋_GB2312" w:cs="仿宋_GB2312"/>
          <w:color w:val="000000"/>
          <w:sz w:val="36"/>
          <w:szCs w:val="36"/>
          <w:shd w:val="clear" w:color="auto" w:fill="FFFFFF"/>
        </w:rPr>
        <w:t>6</w:t>
      </w:r>
      <w:r w:rsidRPr="00524E14">
        <w:rPr>
          <w:rFonts w:ascii="仿宋_GB2312" w:eastAsia="仿宋_GB2312" w:cs="仿宋_GB2312" w:hint="eastAsia"/>
          <w:color w:val="000000"/>
          <w:sz w:val="36"/>
          <w:szCs w:val="36"/>
          <w:shd w:val="clear" w:color="auto" w:fill="FFFFFF"/>
        </w:rPr>
        <w:t>）验资报告；</w:t>
      </w:r>
    </w:p>
    <w:p w:rsidR="00E20ECB" w:rsidRPr="00524E14" w:rsidRDefault="00E20ECB" w:rsidP="00F208AE">
      <w:pPr>
        <w:pStyle w:val="p0"/>
        <w:shd w:val="clear" w:color="auto" w:fill="FFFFFF"/>
        <w:spacing w:before="0" w:beforeAutospacing="0" w:after="0" w:afterAutospacing="0" w:line="255" w:lineRule="atLeast"/>
        <w:ind w:firstLineChars="100" w:firstLine="31680"/>
        <w:rPr>
          <w:rFonts w:ascii="仿宋_GB2312" w:eastAsia="仿宋_GB2312" w:cs="Times New Roman"/>
          <w:color w:val="000000"/>
          <w:sz w:val="36"/>
          <w:szCs w:val="36"/>
          <w:shd w:val="clear" w:color="auto" w:fill="FFFFFF"/>
        </w:rPr>
      </w:pPr>
      <w:r w:rsidRPr="00524E14">
        <w:rPr>
          <w:rFonts w:ascii="仿宋_GB2312" w:eastAsia="仿宋_GB2312" w:cs="仿宋_GB2312" w:hint="eastAsia"/>
          <w:color w:val="000000"/>
          <w:sz w:val="36"/>
          <w:szCs w:val="36"/>
          <w:shd w:val="clear" w:color="auto" w:fill="FFFFFF"/>
        </w:rPr>
        <w:t>（</w:t>
      </w:r>
      <w:r>
        <w:rPr>
          <w:rFonts w:ascii="仿宋_GB2312" w:eastAsia="仿宋_GB2312" w:cs="仿宋_GB2312"/>
          <w:color w:val="000000"/>
          <w:sz w:val="36"/>
          <w:szCs w:val="36"/>
          <w:shd w:val="clear" w:color="auto" w:fill="FFFFFF"/>
        </w:rPr>
        <w:t>7</w:t>
      </w:r>
      <w:r w:rsidRPr="00524E14">
        <w:rPr>
          <w:rFonts w:ascii="仿宋_GB2312" w:eastAsia="仿宋_GB2312" w:cs="仿宋_GB2312" w:hint="eastAsia"/>
          <w:color w:val="000000"/>
          <w:sz w:val="36"/>
          <w:szCs w:val="36"/>
          <w:shd w:val="clear" w:color="auto" w:fill="FFFFFF"/>
        </w:rPr>
        <w:t>）资金来源单位或个人的捐资承诺书</w:t>
      </w:r>
      <w:r>
        <w:rPr>
          <w:rFonts w:ascii="仿宋_GB2312" w:eastAsia="仿宋_GB2312" w:cs="仿宋_GB2312" w:hint="eastAsia"/>
          <w:color w:val="000000"/>
          <w:sz w:val="36"/>
          <w:szCs w:val="36"/>
          <w:shd w:val="clear" w:color="auto" w:fill="FFFFFF"/>
        </w:rPr>
        <w:t>。</w:t>
      </w:r>
    </w:p>
    <w:p w:rsidR="00E20ECB" w:rsidRPr="00E23929" w:rsidRDefault="00E20ECB" w:rsidP="00F208AE">
      <w:pPr>
        <w:pStyle w:val="p0"/>
        <w:shd w:val="clear" w:color="auto" w:fill="FFFFFF"/>
        <w:spacing w:before="0" w:beforeAutospacing="0" w:after="0" w:afterAutospacing="0" w:line="255" w:lineRule="atLeast"/>
        <w:ind w:firstLineChars="100" w:firstLine="3168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hAnsi="仿宋" w:cs="仿宋_GB2312" w:hint="eastAsia"/>
          <w:sz w:val="36"/>
          <w:szCs w:val="36"/>
        </w:rPr>
        <w:t>（</w:t>
      </w:r>
      <w:r>
        <w:rPr>
          <w:rFonts w:ascii="仿宋_GB2312" w:eastAsia="仿宋_GB2312" w:hAnsi="仿宋" w:cs="仿宋_GB2312"/>
          <w:sz w:val="36"/>
          <w:szCs w:val="36"/>
        </w:rPr>
        <w:t>8</w:t>
      </w:r>
      <w:r>
        <w:rPr>
          <w:rFonts w:ascii="仿宋_GB2312" w:eastAsia="仿宋_GB2312" w:hAnsi="仿宋" w:cs="仿宋_GB2312" w:hint="eastAsia"/>
          <w:sz w:val="36"/>
          <w:szCs w:val="36"/>
        </w:rPr>
        <w:t>）</w:t>
      </w:r>
      <w:r w:rsidRPr="00E23929">
        <w:rPr>
          <w:rFonts w:ascii="仿宋_GB2312" w:eastAsia="仿宋_GB2312" w:hAnsi="仿宋" w:cs="仿宋_GB2312" w:hint="eastAsia"/>
          <w:sz w:val="36"/>
          <w:szCs w:val="36"/>
        </w:rPr>
        <w:t>社会组织党建工作承诺书</w:t>
      </w:r>
    </w:p>
    <w:p w:rsidR="00E20ECB" w:rsidRDefault="00E20ECB" w:rsidP="005862A7">
      <w:pPr>
        <w:pStyle w:val="p0"/>
        <w:shd w:val="clear" w:color="auto" w:fill="FFFFFF"/>
        <w:spacing w:before="0" w:beforeAutospacing="0" w:after="0" w:afterAutospacing="0" w:line="255" w:lineRule="atLeast"/>
        <w:rPr>
          <w:rFonts w:ascii="仿宋_GB2312" w:eastAsia="仿宋_GB2312" w:cs="Times New Roman"/>
          <w:sz w:val="32"/>
          <w:szCs w:val="32"/>
        </w:rPr>
      </w:pPr>
    </w:p>
    <w:p w:rsidR="00E20ECB" w:rsidRDefault="00E20ECB" w:rsidP="005862A7">
      <w:pPr>
        <w:pStyle w:val="p0"/>
        <w:shd w:val="clear" w:color="auto" w:fill="FFFFFF"/>
        <w:spacing w:before="0" w:beforeAutospacing="0" w:after="0" w:afterAutospacing="0" w:line="255" w:lineRule="atLeast"/>
        <w:rPr>
          <w:rFonts w:ascii="仿宋_GB2312" w:eastAsia="仿宋_GB2312" w:cs="Times New Roman"/>
          <w:sz w:val="32"/>
          <w:szCs w:val="32"/>
        </w:rPr>
      </w:pPr>
    </w:p>
    <w:p w:rsidR="00E20ECB" w:rsidRDefault="00E20ECB" w:rsidP="005862A7">
      <w:pPr>
        <w:pStyle w:val="p0"/>
        <w:shd w:val="clear" w:color="auto" w:fill="FFFFFF"/>
        <w:spacing w:before="0" w:beforeAutospacing="0" w:after="0" w:afterAutospacing="0" w:line="255" w:lineRule="atLeast"/>
        <w:rPr>
          <w:rFonts w:ascii="仿宋_GB2312" w:eastAsia="仿宋_GB2312" w:cs="Times New Roman"/>
          <w:sz w:val="32"/>
          <w:szCs w:val="32"/>
        </w:rPr>
      </w:pPr>
    </w:p>
    <w:p w:rsidR="00E20ECB" w:rsidRDefault="00E20ECB" w:rsidP="005862A7">
      <w:pPr>
        <w:pStyle w:val="p0"/>
        <w:shd w:val="clear" w:color="auto" w:fill="FFFFFF"/>
        <w:spacing w:before="0" w:beforeAutospacing="0" w:after="0" w:afterAutospacing="0" w:line="255" w:lineRule="atLeast"/>
        <w:rPr>
          <w:rFonts w:ascii="仿宋_GB2312" w:eastAsia="仿宋_GB2312" w:cs="Times New Roman"/>
          <w:sz w:val="32"/>
          <w:szCs w:val="32"/>
        </w:rPr>
      </w:pPr>
    </w:p>
    <w:p w:rsidR="00E20ECB" w:rsidRDefault="00E20ECB" w:rsidP="005862A7">
      <w:pPr>
        <w:pStyle w:val="p0"/>
        <w:shd w:val="clear" w:color="auto" w:fill="FFFFFF"/>
        <w:spacing w:before="0" w:beforeAutospacing="0" w:after="0" w:afterAutospacing="0" w:line="255" w:lineRule="atLeast"/>
        <w:rPr>
          <w:rFonts w:ascii="仿宋_GB2312" w:eastAsia="仿宋_GB2312" w:cs="Times New Roman"/>
          <w:sz w:val="32"/>
          <w:szCs w:val="32"/>
        </w:rPr>
      </w:pPr>
    </w:p>
    <w:p w:rsidR="00E20ECB" w:rsidRDefault="00E20ECB" w:rsidP="005862A7">
      <w:pPr>
        <w:pStyle w:val="p0"/>
        <w:shd w:val="clear" w:color="auto" w:fill="FFFFFF"/>
        <w:spacing w:before="0" w:beforeAutospacing="0" w:after="0" w:afterAutospacing="0" w:line="255" w:lineRule="atLeast"/>
        <w:rPr>
          <w:rFonts w:ascii="仿宋_GB2312" w:eastAsia="仿宋_GB2312" w:cs="Times New Roman"/>
          <w:sz w:val="32"/>
          <w:szCs w:val="32"/>
        </w:rPr>
      </w:pPr>
    </w:p>
    <w:p w:rsidR="00E20ECB" w:rsidRDefault="00E20ECB" w:rsidP="005862A7">
      <w:pPr>
        <w:pStyle w:val="p0"/>
        <w:shd w:val="clear" w:color="auto" w:fill="FFFFFF"/>
        <w:spacing w:before="0" w:beforeAutospacing="0" w:after="0" w:afterAutospacing="0" w:line="255" w:lineRule="atLeast"/>
        <w:rPr>
          <w:rFonts w:ascii="仿宋_GB2312" w:eastAsia="仿宋_GB2312" w:cs="Times New Roman"/>
          <w:sz w:val="32"/>
          <w:szCs w:val="32"/>
        </w:rPr>
      </w:pPr>
    </w:p>
    <w:p w:rsidR="00E20ECB" w:rsidRDefault="00E20ECB" w:rsidP="005862A7">
      <w:pPr>
        <w:pStyle w:val="p0"/>
        <w:shd w:val="clear" w:color="auto" w:fill="FFFFFF"/>
        <w:spacing w:before="0" w:beforeAutospacing="0" w:after="0" w:afterAutospacing="0" w:line="255" w:lineRule="atLeast"/>
        <w:rPr>
          <w:rFonts w:ascii="仿宋_GB2312" w:eastAsia="仿宋_GB2312" w:cs="Times New Roman"/>
          <w:sz w:val="32"/>
          <w:szCs w:val="32"/>
        </w:rPr>
      </w:pPr>
    </w:p>
    <w:p w:rsidR="00E20ECB" w:rsidRDefault="00E20ECB" w:rsidP="005862A7">
      <w:pPr>
        <w:pStyle w:val="p0"/>
        <w:shd w:val="clear" w:color="auto" w:fill="FFFFFF"/>
        <w:spacing w:before="0" w:beforeAutospacing="0" w:after="0" w:afterAutospacing="0" w:line="255" w:lineRule="atLeast"/>
        <w:rPr>
          <w:rFonts w:ascii="仿宋_GB2312" w:eastAsia="仿宋_GB2312" w:cs="Times New Roman"/>
          <w:sz w:val="32"/>
          <w:szCs w:val="32"/>
        </w:rPr>
      </w:pPr>
    </w:p>
    <w:p w:rsidR="00E20ECB" w:rsidRDefault="00E20ECB" w:rsidP="005862A7">
      <w:pPr>
        <w:pStyle w:val="p0"/>
        <w:shd w:val="clear" w:color="auto" w:fill="FFFFFF"/>
        <w:spacing w:before="0" w:beforeAutospacing="0" w:after="0" w:afterAutospacing="0" w:line="255" w:lineRule="atLeast"/>
        <w:rPr>
          <w:rFonts w:ascii="仿宋_GB2312" w:eastAsia="仿宋_GB2312" w:cs="Times New Roman"/>
          <w:sz w:val="32"/>
          <w:szCs w:val="32"/>
        </w:rPr>
      </w:pPr>
    </w:p>
    <w:p w:rsidR="00E20ECB" w:rsidRDefault="00E20ECB" w:rsidP="005862A7">
      <w:pPr>
        <w:pStyle w:val="p0"/>
        <w:shd w:val="clear" w:color="auto" w:fill="FFFFFF"/>
        <w:spacing w:before="0" w:beforeAutospacing="0" w:after="0" w:afterAutospacing="0" w:line="255" w:lineRule="atLeast"/>
        <w:rPr>
          <w:rFonts w:ascii="仿宋_GB2312" w:eastAsia="仿宋_GB2312" w:cs="Times New Roman"/>
          <w:sz w:val="32"/>
          <w:szCs w:val="32"/>
        </w:rPr>
      </w:pPr>
    </w:p>
    <w:p w:rsidR="00E20ECB" w:rsidRPr="0000584B" w:rsidRDefault="00E20ECB" w:rsidP="005862A7">
      <w:pPr>
        <w:rPr>
          <w:rFonts w:ascii="仿宋_GB2312" w:eastAsia="仿宋_GB2312"/>
          <w:color w:val="333333"/>
          <w:sz w:val="36"/>
          <w:szCs w:val="36"/>
        </w:rPr>
      </w:pPr>
      <w:r w:rsidRPr="0000584B">
        <w:rPr>
          <w:rFonts w:ascii="仿宋_GB2312" w:eastAsia="仿宋_GB2312" w:cs="仿宋_GB2312" w:hint="eastAsia"/>
          <w:color w:val="333333"/>
          <w:sz w:val="36"/>
          <w:szCs w:val="36"/>
        </w:rPr>
        <w:t>注意事项：</w:t>
      </w:r>
    </w:p>
    <w:p w:rsidR="00E20ECB" w:rsidRPr="0000584B" w:rsidRDefault="00E20ECB" w:rsidP="005862A7">
      <w:pPr>
        <w:rPr>
          <w:rFonts w:ascii="仿宋_GB2312" w:eastAsia="仿宋_GB2312" w:hAnsi="仿宋"/>
          <w:color w:val="333333"/>
          <w:sz w:val="36"/>
          <w:szCs w:val="36"/>
        </w:rPr>
      </w:pPr>
      <w:r w:rsidRPr="0000584B">
        <w:rPr>
          <w:rFonts w:ascii="仿宋_GB2312" w:eastAsia="仿宋_GB2312" w:hAnsi="仿宋" w:cs="仿宋_GB2312"/>
          <w:color w:val="333333"/>
          <w:sz w:val="36"/>
          <w:szCs w:val="36"/>
        </w:rPr>
        <w:t>1</w:t>
      </w:r>
      <w:r w:rsidRPr="0000584B">
        <w:rPr>
          <w:rFonts w:ascii="仿宋_GB2312" w:eastAsia="仿宋_GB2312" w:hAnsi="仿宋" w:cs="仿宋_GB2312" w:hint="eastAsia"/>
          <w:color w:val="333333"/>
          <w:sz w:val="36"/>
          <w:szCs w:val="36"/>
        </w:rPr>
        <w:t>、填报材料要求请认真阅读赣州民政网《民间组织登记办事指南》</w:t>
      </w:r>
      <w:r>
        <w:rPr>
          <w:rFonts w:ascii="仿宋_GB2312" w:eastAsia="仿宋_GB2312" w:hAnsi="仿宋" w:cs="仿宋_GB2312" w:hint="eastAsia"/>
          <w:color w:val="333333"/>
          <w:sz w:val="36"/>
          <w:szCs w:val="36"/>
        </w:rPr>
        <w:t>；</w:t>
      </w:r>
    </w:p>
    <w:p w:rsidR="00E20ECB" w:rsidRPr="0000584B" w:rsidRDefault="00E20ECB" w:rsidP="005862A7">
      <w:pPr>
        <w:rPr>
          <w:rFonts w:ascii="仿宋_GB2312" w:eastAsia="仿宋_GB2312" w:hAnsi="仿宋"/>
          <w:color w:val="333333"/>
          <w:sz w:val="36"/>
          <w:szCs w:val="36"/>
        </w:rPr>
      </w:pPr>
      <w:r w:rsidRPr="0000584B">
        <w:rPr>
          <w:rFonts w:ascii="仿宋_GB2312" w:eastAsia="仿宋_GB2312" w:hAnsi="仿宋" w:cs="仿宋_GB2312"/>
          <w:color w:val="333333"/>
          <w:sz w:val="36"/>
          <w:szCs w:val="36"/>
        </w:rPr>
        <w:t>2</w:t>
      </w:r>
      <w:r w:rsidRPr="0000584B">
        <w:rPr>
          <w:rFonts w:ascii="仿宋_GB2312" w:eastAsia="仿宋_GB2312" w:hAnsi="仿宋" w:cs="仿宋_GB2312" w:hint="eastAsia"/>
          <w:color w:val="333333"/>
          <w:sz w:val="36"/>
          <w:szCs w:val="36"/>
        </w:rPr>
        <w:t>、《章程》按照赣州民政网资料下载栏中的范文样式，须加盖公章和骑缝章</w:t>
      </w:r>
      <w:r>
        <w:rPr>
          <w:rFonts w:ascii="仿宋_GB2312" w:eastAsia="仿宋_GB2312" w:hAnsi="仿宋" w:cs="仿宋_GB2312" w:hint="eastAsia"/>
          <w:color w:val="333333"/>
          <w:sz w:val="36"/>
          <w:szCs w:val="36"/>
        </w:rPr>
        <w:t>；</w:t>
      </w:r>
    </w:p>
    <w:p w:rsidR="00E20ECB" w:rsidRPr="0000584B" w:rsidRDefault="00E20ECB" w:rsidP="005862A7">
      <w:pPr>
        <w:rPr>
          <w:rFonts w:ascii="仿宋_GB2312" w:eastAsia="仿宋_GB2312" w:hAnsi="仿宋"/>
          <w:sz w:val="36"/>
          <w:szCs w:val="36"/>
        </w:rPr>
      </w:pPr>
      <w:r w:rsidRPr="0000584B">
        <w:rPr>
          <w:rFonts w:ascii="仿宋_GB2312" w:eastAsia="仿宋_GB2312" w:hAnsi="仿宋" w:cs="仿宋_GB2312"/>
          <w:sz w:val="36"/>
          <w:szCs w:val="36"/>
        </w:rPr>
        <w:t>3</w:t>
      </w:r>
      <w:r w:rsidRPr="0000584B">
        <w:rPr>
          <w:rFonts w:ascii="仿宋_GB2312" w:eastAsia="仿宋_GB2312" w:hAnsi="仿宋" w:cs="仿宋_GB2312" w:hint="eastAsia"/>
          <w:sz w:val="36"/>
          <w:szCs w:val="36"/>
        </w:rPr>
        <w:t>、所有内容除签名外均须</w:t>
      </w:r>
      <w:r>
        <w:rPr>
          <w:rFonts w:ascii="仿宋_GB2312" w:eastAsia="仿宋_GB2312" w:hAnsi="仿宋" w:cs="仿宋_GB2312" w:hint="eastAsia"/>
          <w:sz w:val="36"/>
          <w:szCs w:val="36"/>
        </w:rPr>
        <w:t>用</w:t>
      </w:r>
      <w:r>
        <w:rPr>
          <w:rFonts w:ascii="仿宋_GB2312" w:eastAsia="仿宋_GB2312" w:hAnsi="仿宋" w:cs="仿宋_GB2312"/>
          <w:sz w:val="36"/>
          <w:szCs w:val="36"/>
        </w:rPr>
        <w:t>A4</w:t>
      </w:r>
      <w:r>
        <w:rPr>
          <w:rFonts w:ascii="仿宋_GB2312" w:eastAsia="仿宋_GB2312" w:hAnsi="仿宋" w:cs="仿宋_GB2312" w:hint="eastAsia"/>
          <w:sz w:val="36"/>
          <w:szCs w:val="36"/>
        </w:rPr>
        <w:t>纸</w:t>
      </w:r>
      <w:r w:rsidRPr="0000584B">
        <w:rPr>
          <w:rFonts w:ascii="仿宋_GB2312" w:eastAsia="仿宋_GB2312" w:hAnsi="仿宋" w:cs="仿宋_GB2312" w:hint="eastAsia"/>
          <w:sz w:val="36"/>
          <w:szCs w:val="36"/>
        </w:rPr>
        <w:t>双面打印</w:t>
      </w:r>
      <w:r>
        <w:rPr>
          <w:rFonts w:ascii="仿宋_GB2312" w:eastAsia="仿宋_GB2312" w:hAnsi="仿宋" w:cs="仿宋_GB2312" w:hint="eastAsia"/>
          <w:sz w:val="36"/>
          <w:szCs w:val="36"/>
        </w:rPr>
        <w:t>；</w:t>
      </w:r>
    </w:p>
    <w:p w:rsidR="00E20ECB" w:rsidRPr="0000584B" w:rsidRDefault="00E20ECB" w:rsidP="005862A7">
      <w:pPr>
        <w:pStyle w:val="p0"/>
        <w:shd w:val="clear" w:color="auto" w:fill="FFFFFF"/>
        <w:spacing w:before="0" w:beforeAutospacing="0" w:after="0" w:afterAutospacing="0" w:line="255" w:lineRule="atLeast"/>
        <w:rPr>
          <w:rFonts w:ascii="仿宋_GB2312" w:eastAsia="仿宋_GB2312" w:cs="Times New Roman"/>
          <w:color w:val="4D4C4C"/>
          <w:sz w:val="36"/>
          <w:szCs w:val="36"/>
        </w:rPr>
      </w:pPr>
      <w:r w:rsidRPr="0000584B">
        <w:rPr>
          <w:rFonts w:ascii="仿宋_GB2312" w:eastAsia="仿宋_GB2312" w:hAnsi="仿宋" w:cs="仿宋_GB2312"/>
          <w:sz w:val="36"/>
          <w:szCs w:val="36"/>
        </w:rPr>
        <w:t>4</w:t>
      </w:r>
      <w:r w:rsidRPr="0000584B">
        <w:rPr>
          <w:rFonts w:ascii="仿宋_GB2312" w:eastAsia="仿宋_GB2312" w:hAnsi="仿宋" w:cs="仿宋_GB2312" w:hint="eastAsia"/>
          <w:sz w:val="36"/>
          <w:szCs w:val="36"/>
        </w:rPr>
        <w:t>、所有资料须提交电子版，</w:t>
      </w:r>
      <w:r w:rsidRPr="0000584B">
        <w:rPr>
          <w:rFonts w:ascii="仿宋_GB2312" w:eastAsia="仿宋_GB2312" w:cs="仿宋_GB2312" w:hint="eastAsia"/>
          <w:sz w:val="36"/>
          <w:szCs w:val="36"/>
        </w:rPr>
        <w:t>邮箱：</w:t>
      </w:r>
      <w:hyperlink r:id="rId7" w:history="1">
        <w:r w:rsidRPr="00604C2E">
          <w:t xml:space="preserve"> </w:t>
        </w:r>
        <w:r w:rsidRPr="00604C2E">
          <w:rPr>
            <w:rStyle w:val="Hyperlink"/>
            <w:rFonts w:ascii="仿宋_GB2312" w:eastAsia="仿宋_GB2312" w:cs="仿宋_GB2312"/>
            <w:sz w:val="36"/>
            <w:szCs w:val="36"/>
          </w:rPr>
          <w:t xml:space="preserve">smzjxzsp </w:t>
        </w:r>
        <w:r w:rsidRPr="00A03022">
          <w:rPr>
            <w:rStyle w:val="Hyperlink"/>
            <w:rFonts w:ascii="仿宋_GB2312" w:eastAsia="仿宋_GB2312" w:cs="仿宋_GB2312"/>
            <w:sz w:val="36"/>
            <w:szCs w:val="36"/>
          </w:rPr>
          <w:t>@qq.com</w:t>
        </w:r>
      </w:hyperlink>
      <w:r>
        <w:rPr>
          <w:rFonts w:ascii="仿宋_GB2312" w:eastAsia="仿宋_GB2312" w:cs="仿宋_GB2312" w:hint="eastAsia"/>
          <w:sz w:val="36"/>
          <w:szCs w:val="36"/>
        </w:rPr>
        <w:t>。</w:t>
      </w:r>
    </w:p>
    <w:p w:rsidR="00E20ECB" w:rsidRPr="00134FB4" w:rsidRDefault="00E20ECB" w:rsidP="005862A7">
      <w:pPr>
        <w:pStyle w:val="p0"/>
        <w:shd w:val="clear" w:color="auto" w:fill="FFFFFF"/>
        <w:spacing w:before="0" w:beforeAutospacing="0" w:after="0" w:afterAutospacing="0" w:line="255" w:lineRule="atLeast"/>
        <w:rPr>
          <w:rFonts w:ascii="仿宋_GB2312" w:eastAsia="仿宋_GB2312" w:cs="Times New Roman"/>
          <w:sz w:val="32"/>
          <w:szCs w:val="32"/>
        </w:rPr>
      </w:pPr>
    </w:p>
    <w:p w:rsidR="00E20ECB" w:rsidRPr="00017954" w:rsidRDefault="00E20ECB" w:rsidP="005862A7">
      <w:pPr>
        <w:pStyle w:val="p0"/>
        <w:shd w:val="clear" w:color="auto" w:fill="FFFFFF"/>
        <w:spacing w:before="0" w:beforeAutospacing="0" w:after="0" w:afterAutospacing="0" w:line="255" w:lineRule="atLeast"/>
        <w:rPr>
          <w:rFonts w:ascii="仿宋_GB2312" w:eastAsia="仿宋_GB2312" w:cs="Times New Roman"/>
          <w:color w:val="000000"/>
          <w:sz w:val="36"/>
          <w:szCs w:val="36"/>
          <w:shd w:val="clear" w:color="auto" w:fill="FFFFFF"/>
        </w:rPr>
      </w:pPr>
    </w:p>
    <w:p w:rsidR="00E20ECB" w:rsidRDefault="00E20ECB" w:rsidP="005862A7">
      <w:pPr>
        <w:pStyle w:val="p0"/>
        <w:shd w:val="clear" w:color="auto" w:fill="FFFFFF"/>
        <w:spacing w:before="0" w:beforeAutospacing="0" w:after="0" w:afterAutospacing="0" w:line="255" w:lineRule="atLeast"/>
        <w:rPr>
          <w:rFonts w:ascii="仿宋_GB2312" w:eastAsia="仿宋_GB2312" w:cs="Times New Roman"/>
          <w:color w:val="000000"/>
          <w:sz w:val="36"/>
          <w:szCs w:val="36"/>
          <w:shd w:val="clear" w:color="auto" w:fill="FFFFFF"/>
        </w:rPr>
      </w:pPr>
    </w:p>
    <w:p w:rsidR="00E20ECB" w:rsidRDefault="00E20ECB" w:rsidP="005862A7">
      <w:pPr>
        <w:pStyle w:val="p0"/>
        <w:shd w:val="clear" w:color="auto" w:fill="FFFFFF"/>
        <w:spacing w:before="0" w:beforeAutospacing="0" w:after="0" w:afterAutospacing="0" w:line="255" w:lineRule="atLeast"/>
        <w:rPr>
          <w:rFonts w:ascii="仿宋_GB2312" w:eastAsia="仿宋_GB2312" w:cs="Times New Roman"/>
          <w:color w:val="000000"/>
          <w:sz w:val="36"/>
          <w:szCs w:val="36"/>
          <w:shd w:val="clear" w:color="auto" w:fill="FFFFFF"/>
        </w:rPr>
      </w:pPr>
    </w:p>
    <w:p w:rsidR="00E20ECB" w:rsidRDefault="00E20ECB" w:rsidP="005862A7">
      <w:pPr>
        <w:pStyle w:val="p0"/>
        <w:shd w:val="clear" w:color="auto" w:fill="FFFFFF"/>
        <w:spacing w:before="0" w:beforeAutospacing="0" w:after="0" w:afterAutospacing="0" w:line="255" w:lineRule="atLeast"/>
        <w:rPr>
          <w:rFonts w:ascii="仿宋_GB2312" w:eastAsia="仿宋_GB2312" w:cs="Times New Roman"/>
          <w:color w:val="000000"/>
          <w:sz w:val="36"/>
          <w:szCs w:val="36"/>
          <w:shd w:val="clear" w:color="auto" w:fill="FFFFFF"/>
        </w:rPr>
      </w:pPr>
    </w:p>
    <w:p w:rsidR="00E20ECB" w:rsidRDefault="00E20ECB" w:rsidP="005862A7">
      <w:pPr>
        <w:pStyle w:val="p0"/>
        <w:shd w:val="clear" w:color="auto" w:fill="FFFFFF"/>
        <w:spacing w:before="0" w:beforeAutospacing="0" w:after="0" w:afterAutospacing="0" w:line="255" w:lineRule="atLeast"/>
        <w:rPr>
          <w:rFonts w:ascii="仿宋_GB2312" w:eastAsia="仿宋_GB2312" w:cs="Times New Roman"/>
          <w:color w:val="000000"/>
          <w:sz w:val="36"/>
          <w:szCs w:val="36"/>
          <w:shd w:val="clear" w:color="auto" w:fill="FFFFFF"/>
        </w:rPr>
      </w:pPr>
    </w:p>
    <w:p w:rsidR="00E20ECB" w:rsidRDefault="00E20ECB" w:rsidP="005862A7">
      <w:pPr>
        <w:pStyle w:val="p0"/>
        <w:shd w:val="clear" w:color="auto" w:fill="FFFFFF"/>
        <w:spacing w:before="0" w:beforeAutospacing="0" w:after="0" w:afterAutospacing="0" w:line="255" w:lineRule="atLeast"/>
        <w:rPr>
          <w:rFonts w:ascii="仿宋_GB2312" w:eastAsia="仿宋_GB2312" w:cs="Times New Roman"/>
          <w:color w:val="000000"/>
          <w:sz w:val="36"/>
          <w:szCs w:val="36"/>
          <w:shd w:val="clear" w:color="auto" w:fill="FFFFFF"/>
        </w:rPr>
      </w:pPr>
    </w:p>
    <w:p w:rsidR="00E20ECB" w:rsidRDefault="00E20ECB" w:rsidP="005862A7">
      <w:pPr>
        <w:pStyle w:val="p0"/>
        <w:shd w:val="clear" w:color="auto" w:fill="FFFFFF"/>
        <w:spacing w:before="0" w:beforeAutospacing="0" w:after="0" w:afterAutospacing="0" w:line="255" w:lineRule="atLeast"/>
        <w:rPr>
          <w:rFonts w:ascii="仿宋_GB2312" w:eastAsia="仿宋_GB2312" w:cs="Times New Roman"/>
          <w:color w:val="000000"/>
          <w:sz w:val="36"/>
          <w:szCs w:val="36"/>
          <w:shd w:val="clear" w:color="auto" w:fill="FFFFFF"/>
        </w:rPr>
      </w:pPr>
    </w:p>
    <w:p w:rsidR="00E20ECB" w:rsidRDefault="00E20ECB" w:rsidP="005862A7">
      <w:pPr>
        <w:pStyle w:val="p0"/>
        <w:shd w:val="clear" w:color="auto" w:fill="FFFFFF"/>
        <w:spacing w:before="0" w:beforeAutospacing="0" w:after="0" w:afterAutospacing="0" w:line="255" w:lineRule="atLeast"/>
        <w:rPr>
          <w:rFonts w:ascii="仿宋_GB2312" w:eastAsia="仿宋_GB2312" w:cs="Times New Roman"/>
          <w:color w:val="000000"/>
          <w:sz w:val="36"/>
          <w:szCs w:val="36"/>
          <w:shd w:val="clear" w:color="auto" w:fill="FFFFFF"/>
        </w:rPr>
      </w:pPr>
    </w:p>
    <w:p w:rsidR="00E20ECB" w:rsidRDefault="00E20ECB" w:rsidP="005862A7">
      <w:pPr>
        <w:pStyle w:val="p0"/>
        <w:shd w:val="clear" w:color="auto" w:fill="FFFFFF"/>
        <w:spacing w:before="0" w:beforeAutospacing="0" w:after="0" w:afterAutospacing="0" w:line="255" w:lineRule="atLeast"/>
        <w:rPr>
          <w:rFonts w:ascii="仿宋_GB2312" w:eastAsia="仿宋_GB2312" w:cs="Times New Roman"/>
          <w:color w:val="000000"/>
          <w:sz w:val="36"/>
          <w:szCs w:val="36"/>
          <w:shd w:val="clear" w:color="auto" w:fill="FFFFFF"/>
        </w:rPr>
      </w:pPr>
    </w:p>
    <w:p w:rsidR="00E20ECB" w:rsidRDefault="00E20ECB" w:rsidP="005862A7">
      <w:pPr>
        <w:pStyle w:val="p0"/>
        <w:shd w:val="clear" w:color="auto" w:fill="FFFFFF"/>
        <w:spacing w:before="0" w:beforeAutospacing="0" w:after="0" w:afterAutospacing="0" w:line="255" w:lineRule="atLeast"/>
        <w:rPr>
          <w:rFonts w:ascii="仿宋_GB2312" w:eastAsia="仿宋_GB2312" w:cs="Times New Roman"/>
          <w:color w:val="000000"/>
          <w:sz w:val="36"/>
          <w:szCs w:val="36"/>
          <w:shd w:val="clear" w:color="auto" w:fill="FFFFFF"/>
        </w:rPr>
      </w:pPr>
    </w:p>
    <w:p w:rsidR="00E20ECB" w:rsidRDefault="00E20ECB"/>
    <w:p w:rsidR="00E20ECB" w:rsidRDefault="00E20ECB"/>
    <w:p w:rsidR="00E20ECB" w:rsidRDefault="00E20ECB"/>
    <w:p w:rsidR="00E20ECB" w:rsidRDefault="00E20ECB"/>
    <w:p w:rsidR="00E20ECB" w:rsidRDefault="00E20ECB"/>
    <w:p w:rsidR="00E20ECB" w:rsidRDefault="00E20ECB"/>
    <w:p w:rsidR="00E20ECB" w:rsidRDefault="00E20ECB"/>
    <w:p w:rsidR="00E20ECB" w:rsidRDefault="00E20ECB"/>
    <w:p w:rsidR="00E20ECB" w:rsidRDefault="00E20ECB"/>
    <w:p w:rsidR="00E20ECB" w:rsidRDefault="00E20ECB" w:rsidP="00E23929">
      <w:pPr>
        <w:jc w:val="center"/>
        <w:rPr>
          <w:rFonts w:ascii="华文中宋" w:eastAsia="华文中宋" w:hAnsi="仿宋"/>
          <w:b/>
          <w:bCs/>
          <w:sz w:val="36"/>
          <w:szCs w:val="36"/>
        </w:rPr>
      </w:pPr>
      <w:r>
        <w:rPr>
          <w:rFonts w:ascii="华文中宋" w:eastAsia="华文中宋" w:hAnsi="仿宋" w:cs="华文中宋" w:hint="eastAsia"/>
          <w:b/>
          <w:bCs/>
          <w:sz w:val="36"/>
          <w:szCs w:val="36"/>
        </w:rPr>
        <w:t>社会组织党建工作承诺书（样本）</w:t>
      </w:r>
    </w:p>
    <w:p w:rsidR="00E20ECB" w:rsidRDefault="00E20ECB" w:rsidP="00E23929">
      <w:pPr>
        <w:rPr>
          <w:rFonts w:ascii="仿宋" w:eastAsia="仿宋" w:hAnsi="仿宋"/>
          <w:sz w:val="32"/>
          <w:szCs w:val="32"/>
        </w:rPr>
      </w:pPr>
    </w:p>
    <w:p w:rsidR="00E20ECB" w:rsidRPr="00EF1958" w:rsidRDefault="00E20ECB" w:rsidP="00E23929">
      <w:pPr>
        <w:rPr>
          <w:rFonts w:ascii="仿宋_GB2312" w:eastAsia="仿宋_GB2312"/>
          <w:sz w:val="36"/>
          <w:szCs w:val="36"/>
        </w:rPr>
      </w:pPr>
      <w:r w:rsidRPr="00EF1958">
        <w:rPr>
          <w:rFonts w:ascii="仿宋_GB2312" w:eastAsia="仿宋_GB2312" w:cs="仿宋_GB2312" w:hint="eastAsia"/>
          <w:sz w:val="36"/>
          <w:szCs w:val="36"/>
        </w:rPr>
        <w:t>××××民政局：</w:t>
      </w:r>
    </w:p>
    <w:p w:rsidR="00E20ECB" w:rsidRPr="00EF1958" w:rsidRDefault="00E20ECB" w:rsidP="00F208AE">
      <w:pPr>
        <w:ind w:firstLineChars="200" w:firstLine="31680"/>
        <w:rPr>
          <w:rFonts w:ascii="仿宋_GB2312" w:eastAsia="仿宋_GB2312"/>
          <w:sz w:val="36"/>
          <w:szCs w:val="36"/>
        </w:rPr>
      </w:pPr>
      <w:r w:rsidRPr="00EF1958">
        <w:rPr>
          <w:rFonts w:ascii="仿宋_GB2312" w:eastAsia="仿宋_GB2312" w:cs="仿宋_GB2312" w:hint="eastAsia"/>
          <w:sz w:val="36"/>
          <w:szCs w:val="36"/>
        </w:rPr>
        <w:t>我组织（社会组织名称）将依据《中国共产党章程》的规定，按照《关于加强社会组织党的建设工作的意见（试行）》和《关于改革社会组织管理制度</w:t>
      </w:r>
      <w:r w:rsidRPr="00EF1958">
        <w:rPr>
          <w:rFonts w:ascii="仿宋_GB2312" w:eastAsia="仿宋_GB2312" w:cs="仿宋_GB2312"/>
          <w:sz w:val="36"/>
          <w:szCs w:val="36"/>
        </w:rPr>
        <w:t xml:space="preserve"> </w:t>
      </w:r>
      <w:r w:rsidRPr="00EF1958">
        <w:rPr>
          <w:rFonts w:ascii="仿宋_GB2312" w:eastAsia="仿宋_GB2312" w:cs="仿宋_GB2312" w:hint="eastAsia"/>
          <w:sz w:val="36"/>
          <w:szCs w:val="36"/>
        </w:rPr>
        <w:t>促进社会组织健康有序发展的意见》要求，支持开展党建工作。经商全体发起人，我们郑重作出如下承诺：</w:t>
      </w:r>
    </w:p>
    <w:p w:rsidR="00E20ECB" w:rsidRPr="00EF1958" w:rsidRDefault="00E20ECB" w:rsidP="00F208AE">
      <w:pPr>
        <w:ind w:firstLineChars="200" w:firstLine="31680"/>
        <w:rPr>
          <w:rFonts w:ascii="仿宋_GB2312" w:eastAsia="仿宋_GB2312"/>
          <w:sz w:val="36"/>
          <w:szCs w:val="36"/>
        </w:rPr>
      </w:pPr>
      <w:r w:rsidRPr="00EF1958">
        <w:rPr>
          <w:rFonts w:ascii="仿宋_GB2312" w:eastAsia="仿宋_GB2312" w:cs="仿宋_GB2312" w:hint="eastAsia"/>
          <w:sz w:val="36"/>
          <w:szCs w:val="36"/>
        </w:rPr>
        <w:t>一、坚持中国共产党的领导，执行党的路线、方针和政策，走中国特色社会组织发展之路。</w:t>
      </w:r>
    </w:p>
    <w:p w:rsidR="00E20ECB" w:rsidRPr="00EF1958" w:rsidRDefault="00E20ECB" w:rsidP="00F208AE">
      <w:pPr>
        <w:ind w:firstLineChars="200" w:firstLine="31680"/>
        <w:rPr>
          <w:rFonts w:ascii="仿宋_GB2312" w:eastAsia="仿宋_GB2312"/>
          <w:sz w:val="36"/>
          <w:szCs w:val="36"/>
        </w:rPr>
      </w:pPr>
      <w:r w:rsidRPr="00EF1958">
        <w:rPr>
          <w:rFonts w:ascii="仿宋_GB2312" w:eastAsia="仿宋_GB2312" w:cs="仿宋_GB2312" w:hint="eastAsia"/>
          <w:sz w:val="36"/>
          <w:szCs w:val="36"/>
        </w:rPr>
        <w:t>二、支持配合在本组织（社会组织名称）内及时建立党组织并开展党的工作。如暂不能单独建立党组织，支持通过联合建立党组织、选派党建工作指导（联络）员等方式，在本组织开展党的工作。</w:t>
      </w:r>
    </w:p>
    <w:p w:rsidR="00E20ECB" w:rsidRPr="00EF1958" w:rsidRDefault="00E20ECB" w:rsidP="00F208AE">
      <w:pPr>
        <w:ind w:firstLineChars="200" w:firstLine="31680"/>
        <w:rPr>
          <w:rFonts w:ascii="仿宋_GB2312" w:eastAsia="仿宋_GB2312"/>
          <w:sz w:val="36"/>
          <w:szCs w:val="36"/>
        </w:rPr>
      </w:pPr>
      <w:r w:rsidRPr="00EF1958">
        <w:rPr>
          <w:rFonts w:ascii="仿宋_GB2312" w:eastAsia="仿宋_GB2312" w:cs="仿宋_GB2312" w:hint="eastAsia"/>
          <w:sz w:val="36"/>
          <w:szCs w:val="36"/>
        </w:rPr>
        <w:t>三、支持配合在本组织（社会组织名称）内发展党员，支持党员参加党的活动，保障党员的合法权益，发挥党员的先锋模范作用。</w:t>
      </w:r>
    </w:p>
    <w:p w:rsidR="00E20ECB" w:rsidRPr="00EF1958" w:rsidRDefault="00E20ECB" w:rsidP="00F208AE">
      <w:pPr>
        <w:ind w:firstLineChars="200" w:firstLine="31680"/>
        <w:rPr>
          <w:rFonts w:ascii="仿宋_GB2312" w:eastAsia="仿宋_GB2312"/>
          <w:sz w:val="36"/>
          <w:szCs w:val="36"/>
        </w:rPr>
      </w:pPr>
      <w:r w:rsidRPr="00EF1958">
        <w:rPr>
          <w:rFonts w:ascii="仿宋_GB2312" w:eastAsia="仿宋_GB2312" w:cs="仿宋_GB2312" w:hint="eastAsia"/>
          <w:sz w:val="36"/>
          <w:szCs w:val="36"/>
        </w:rPr>
        <w:t>四、支持配合党的纪律检查机关和上级党组织查处本组织（社会组织名称）违纪党员。</w:t>
      </w:r>
    </w:p>
    <w:p w:rsidR="00E20ECB" w:rsidRDefault="00E20ECB" w:rsidP="00F208AE">
      <w:pPr>
        <w:ind w:firstLineChars="200" w:firstLine="31680"/>
        <w:rPr>
          <w:rFonts w:ascii="仿宋_GB2312" w:eastAsia="仿宋_GB2312"/>
          <w:sz w:val="36"/>
          <w:szCs w:val="36"/>
        </w:rPr>
      </w:pPr>
      <w:r w:rsidRPr="00EF1958">
        <w:rPr>
          <w:rFonts w:ascii="仿宋_GB2312" w:eastAsia="仿宋_GB2312" w:cs="仿宋_GB2312" w:hint="eastAsia"/>
          <w:sz w:val="36"/>
          <w:szCs w:val="36"/>
        </w:rPr>
        <w:t>五、为党组织在本组织（社会组织名称）内开展活动提供必要的场地、经费和人员支持。</w:t>
      </w:r>
    </w:p>
    <w:p w:rsidR="00E20ECB" w:rsidRPr="00EF1958" w:rsidRDefault="00E20ECB" w:rsidP="00F208AE">
      <w:pPr>
        <w:ind w:firstLineChars="200" w:firstLine="31680"/>
        <w:rPr>
          <w:rFonts w:ascii="仿宋_GB2312" w:eastAsia="仿宋_GB2312"/>
          <w:sz w:val="36"/>
          <w:szCs w:val="36"/>
        </w:rPr>
      </w:pPr>
    </w:p>
    <w:p w:rsidR="00E20ECB" w:rsidRPr="00EF1958" w:rsidRDefault="00E20ECB" w:rsidP="00F208AE">
      <w:pPr>
        <w:ind w:firstLineChars="200" w:firstLine="31680"/>
        <w:rPr>
          <w:rFonts w:ascii="仿宋_GB2312" w:eastAsia="仿宋_GB2312"/>
          <w:sz w:val="36"/>
          <w:szCs w:val="36"/>
        </w:rPr>
      </w:pPr>
      <w:r w:rsidRPr="00EF1958">
        <w:rPr>
          <w:rFonts w:ascii="仿宋_GB2312" w:eastAsia="仿宋_GB2312" w:cs="仿宋_GB2312" w:hint="eastAsia"/>
          <w:sz w:val="36"/>
          <w:szCs w:val="36"/>
        </w:rPr>
        <w:t>特此承诺。</w:t>
      </w:r>
    </w:p>
    <w:p w:rsidR="00E20ECB" w:rsidRDefault="00E20ECB" w:rsidP="00F208AE">
      <w:pPr>
        <w:ind w:firstLineChars="200" w:firstLine="31680"/>
        <w:jc w:val="right"/>
        <w:rPr>
          <w:rFonts w:ascii="仿宋_GB2312" w:eastAsia="仿宋_GB2312"/>
          <w:sz w:val="36"/>
          <w:szCs w:val="36"/>
        </w:rPr>
      </w:pPr>
    </w:p>
    <w:p w:rsidR="00E20ECB" w:rsidRDefault="00E20ECB" w:rsidP="00F208AE">
      <w:pPr>
        <w:ind w:firstLineChars="200" w:firstLine="31680"/>
        <w:jc w:val="right"/>
        <w:rPr>
          <w:rFonts w:ascii="仿宋_GB2312" w:eastAsia="仿宋_GB2312"/>
          <w:sz w:val="36"/>
          <w:szCs w:val="36"/>
        </w:rPr>
      </w:pPr>
    </w:p>
    <w:p w:rsidR="00E20ECB" w:rsidRDefault="00E20ECB" w:rsidP="00F208AE">
      <w:pPr>
        <w:ind w:firstLineChars="200" w:firstLine="31680"/>
        <w:jc w:val="right"/>
        <w:rPr>
          <w:rFonts w:ascii="仿宋_GB2312" w:eastAsia="仿宋_GB2312"/>
          <w:sz w:val="36"/>
          <w:szCs w:val="36"/>
        </w:rPr>
      </w:pPr>
    </w:p>
    <w:p w:rsidR="00E20ECB" w:rsidRPr="00EF1958" w:rsidRDefault="00E20ECB" w:rsidP="00F208AE">
      <w:pPr>
        <w:ind w:firstLineChars="200" w:firstLine="31680"/>
        <w:jc w:val="right"/>
        <w:rPr>
          <w:rFonts w:ascii="仿宋_GB2312" w:eastAsia="仿宋_GB2312"/>
          <w:sz w:val="36"/>
          <w:szCs w:val="36"/>
        </w:rPr>
      </w:pPr>
      <w:r w:rsidRPr="00EF1958">
        <w:rPr>
          <w:rFonts w:ascii="仿宋_GB2312" w:eastAsia="仿宋_GB2312" w:cs="仿宋_GB2312" w:hint="eastAsia"/>
          <w:sz w:val="36"/>
          <w:szCs w:val="36"/>
        </w:rPr>
        <w:t>××××（社会组织名称）</w:t>
      </w:r>
    </w:p>
    <w:p w:rsidR="00E20ECB" w:rsidRDefault="00E20ECB" w:rsidP="00F208AE">
      <w:pPr>
        <w:ind w:right="640" w:firstLineChars="200" w:firstLine="31680"/>
        <w:jc w:val="right"/>
        <w:rPr>
          <w:rFonts w:ascii="仿宋_GB2312" w:eastAsia="仿宋_GB2312"/>
          <w:sz w:val="36"/>
          <w:szCs w:val="36"/>
        </w:rPr>
      </w:pPr>
    </w:p>
    <w:p w:rsidR="00E20ECB" w:rsidRDefault="00E20ECB" w:rsidP="00F208AE">
      <w:pPr>
        <w:ind w:right="640" w:firstLineChars="200" w:firstLine="31680"/>
        <w:jc w:val="right"/>
        <w:rPr>
          <w:rFonts w:ascii="仿宋_GB2312" w:eastAsia="仿宋_GB2312"/>
          <w:sz w:val="36"/>
          <w:szCs w:val="36"/>
        </w:rPr>
      </w:pPr>
    </w:p>
    <w:p w:rsidR="00E20ECB" w:rsidRPr="00EF1958" w:rsidRDefault="00E20ECB" w:rsidP="00F208AE">
      <w:pPr>
        <w:ind w:right="640" w:firstLineChars="200" w:firstLine="31680"/>
        <w:jc w:val="right"/>
        <w:rPr>
          <w:rFonts w:ascii="仿宋_GB2312" w:eastAsia="仿宋_GB2312"/>
          <w:sz w:val="36"/>
          <w:szCs w:val="36"/>
        </w:rPr>
      </w:pPr>
      <w:r w:rsidRPr="00EF1958">
        <w:rPr>
          <w:rFonts w:ascii="仿宋_GB2312" w:eastAsia="仿宋_GB2312" w:cs="仿宋_GB2312" w:hint="eastAsia"/>
          <w:sz w:val="36"/>
          <w:szCs w:val="36"/>
        </w:rPr>
        <w:t>拟任主要负责人签字：</w:t>
      </w:r>
    </w:p>
    <w:p w:rsidR="00E20ECB" w:rsidRDefault="00E20ECB" w:rsidP="00F208AE">
      <w:pPr>
        <w:ind w:right="640" w:firstLineChars="200" w:firstLine="31680"/>
        <w:jc w:val="right"/>
        <w:rPr>
          <w:rFonts w:ascii="仿宋_GB2312" w:eastAsia="仿宋_GB2312"/>
          <w:sz w:val="36"/>
          <w:szCs w:val="36"/>
        </w:rPr>
      </w:pPr>
    </w:p>
    <w:p w:rsidR="00E20ECB" w:rsidRDefault="00E20ECB" w:rsidP="00F208AE">
      <w:pPr>
        <w:ind w:right="640" w:firstLineChars="200" w:firstLine="31680"/>
        <w:jc w:val="right"/>
        <w:rPr>
          <w:rFonts w:ascii="仿宋_GB2312" w:eastAsia="仿宋_GB2312"/>
          <w:sz w:val="36"/>
          <w:szCs w:val="36"/>
        </w:rPr>
      </w:pPr>
    </w:p>
    <w:p w:rsidR="00E20ECB" w:rsidRPr="00EF1958" w:rsidRDefault="00E20ECB" w:rsidP="00F208AE">
      <w:pPr>
        <w:ind w:right="640" w:firstLineChars="200" w:firstLine="31680"/>
        <w:jc w:val="right"/>
        <w:rPr>
          <w:rFonts w:ascii="仿宋_GB2312" w:eastAsia="仿宋_GB2312"/>
          <w:sz w:val="36"/>
          <w:szCs w:val="36"/>
        </w:rPr>
      </w:pPr>
      <w:r w:rsidRPr="00EF1958">
        <w:rPr>
          <w:rFonts w:ascii="仿宋_GB2312" w:eastAsia="仿宋_GB2312" w:cs="仿宋_GB2312" w:hint="eastAsia"/>
          <w:sz w:val="36"/>
          <w:szCs w:val="36"/>
        </w:rPr>
        <w:t>拟任法定代表人签字：</w:t>
      </w:r>
    </w:p>
    <w:p w:rsidR="00E20ECB" w:rsidRDefault="00E20ECB" w:rsidP="00F208AE">
      <w:pPr>
        <w:ind w:right="746" w:firstLineChars="200" w:firstLine="31680"/>
        <w:jc w:val="center"/>
        <w:rPr>
          <w:rFonts w:ascii="仿宋_GB2312" w:eastAsia="仿宋_GB2312"/>
          <w:sz w:val="36"/>
          <w:szCs w:val="36"/>
        </w:rPr>
      </w:pPr>
    </w:p>
    <w:p w:rsidR="00E20ECB" w:rsidRDefault="00E20ECB" w:rsidP="00F208AE">
      <w:pPr>
        <w:ind w:right="746" w:firstLineChars="200" w:firstLine="31680"/>
        <w:jc w:val="center"/>
        <w:rPr>
          <w:rFonts w:ascii="仿宋_GB2312" w:eastAsia="仿宋_GB2312"/>
          <w:sz w:val="36"/>
          <w:szCs w:val="36"/>
        </w:rPr>
      </w:pPr>
    </w:p>
    <w:p w:rsidR="00E20ECB" w:rsidRPr="00EF1958" w:rsidRDefault="00E20ECB" w:rsidP="00F208AE">
      <w:pPr>
        <w:ind w:right="746" w:firstLineChars="200" w:firstLine="31680"/>
        <w:jc w:val="center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cs="仿宋_GB2312"/>
          <w:sz w:val="36"/>
          <w:szCs w:val="36"/>
        </w:rPr>
        <w:t xml:space="preserve">                  </w:t>
      </w:r>
      <w:r w:rsidRPr="00EF1958">
        <w:rPr>
          <w:rFonts w:ascii="仿宋_GB2312" w:eastAsia="仿宋_GB2312" w:cs="仿宋_GB2312" w:hint="eastAsia"/>
          <w:sz w:val="36"/>
          <w:szCs w:val="36"/>
        </w:rPr>
        <w:t>年</w:t>
      </w:r>
      <w:r w:rsidRPr="00EF1958">
        <w:rPr>
          <w:rFonts w:ascii="仿宋_GB2312" w:eastAsia="仿宋_GB2312" w:cs="仿宋_GB2312"/>
          <w:sz w:val="36"/>
          <w:szCs w:val="36"/>
        </w:rPr>
        <w:t xml:space="preserve">  </w:t>
      </w:r>
      <w:r>
        <w:rPr>
          <w:rFonts w:ascii="仿宋_GB2312" w:eastAsia="仿宋_GB2312" w:cs="仿宋_GB2312"/>
          <w:sz w:val="36"/>
          <w:szCs w:val="36"/>
        </w:rPr>
        <w:t xml:space="preserve">  </w:t>
      </w:r>
      <w:r w:rsidRPr="00EF1958">
        <w:rPr>
          <w:rFonts w:ascii="仿宋_GB2312" w:eastAsia="仿宋_GB2312" w:cs="仿宋_GB2312" w:hint="eastAsia"/>
          <w:sz w:val="36"/>
          <w:szCs w:val="36"/>
        </w:rPr>
        <w:t>月</w:t>
      </w:r>
      <w:r w:rsidRPr="00EF1958">
        <w:rPr>
          <w:rFonts w:ascii="仿宋_GB2312" w:eastAsia="仿宋_GB2312" w:cs="仿宋_GB2312"/>
          <w:sz w:val="36"/>
          <w:szCs w:val="36"/>
        </w:rPr>
        <w:t xml:space="preserve">  </w:t>
      </w:r>
      <w:r>
        <w:rPr>
          <w:rFonts w:ascii="仿宋_GB2312" w:eastAsia="仿宋_GB2312" w:cs="仿宋_GB2312"/>
          <w:sz w:val="36"/>
          <w:szCs w:val="36"/>
        </w:rPr>
        <w:t xml:space="preserve">  </w:t>
      </w:r>
      <w:r w:rsidRPr="00EF1958">
        <w:rPr>
          <w:rFonts w:ascii="仿宋_GB2312" w:eastAsia="仿宋_GB2312" w:cs="仿宋_GB2312" w:hint="eastAsia"/>
          <w:sz w:val="36"/>
          <w:szCs w:val="36"/>
        </w:rPr>
        <w:t>日</w:t>
      </w:r>
    </w:p>
    <w:p w:rsidR="00E20ECB" w:rsidRPr="00EF1958" w:rsidRDefault="00E20ECB" w:rsidP="00E23929">
      <w:pPr>
        <w:rPr>
          <w:sz w:val="36"/>
          <w:szCs w:val="36"/>
        </w:rPr>
      </w:pPr>
    </w:p>
    <w:p w:rsidR="00E20ECB" w:rsidRPr="00EF1958" w:rsidRDefault="00E20ECB" w:rsidP="00E23929">
      <w:pPr>
        <w:jc w:val="left"/>
        <w:rPr>
          <w:rFonts w:ascii="仿宋" w:eastAsia="仿宋" w:hAnsi="仿宋"/>
          <w:sz w:val="36"/>
          <w:szCs w:val="36"/>
        </w:rPr>
      </w:pPr>
    </w:p>
    <w:p w:rsidR="00E20ECB" w:rsidRDefault="00E20ECB" w:rsidP="00E23929">
      <w:pPr>
        <w:jc w:val="left"/>
        <w:rPr>
          <w:rFonts w:ascii="仿宋" w:eastAsia="仿宋" w:hAnsi="仿宋"/>
          <w:sz w:val="32"/>
          <w:szCs w:val="32"/>
        </w:rPr>
      </w:pPr>
    </w:p>
    <w:p w:rsidR="00E20ECB" w:rsidRDefault="00E20ECB" w:rsidP="00E23929">
      <w:pPr>
        <w:jc w:val="left"/>
        <w:rPr>
          <w:rFonts w:ascii="仿宋" w:eastAsia="仿宋" w:hAnsi="仿宋"/>
          <w:sz w:val="32"/>
          <w:szCs w:val="32"/>
        </w:rPr>
      </w:pPr>
    </w:p>
    <w:p w:rsidR="00E20ECB" w:rsidRDefault="00E20ECB" w:rsidP="00E23929">
      <w:pPr>
        <w:jc w:val="left"/>
        <w:rPr>
          <w:rFonts w:ascii="仿宋" w:eastAsia="仿宋" w:hAnsi="仿宋"/>
          <w:sz w:val="32"/>
          <w:szCs w:val="32"/>
        </w:rPr>
      </w:pPr>
    </w:p>
    <w:p w:rsidR="00E20ECB" w:rsidRDefault="00E20ECB" w:rsidP="00E23929">
      <w:pPr>
        <w:jc w:val="left"/>
        <w:rPr>
          <w:rFonts w:ascii="仿宋" w:eastAsia="仿宋" w:hAnsi="仿宋"/>
          <w:sz w:val="32"/>
          <w:szCs w:val="32"/>
        </w:rPr>
      </w:pPr>
    </w:p>
    <w:p w:rsidR="00E20ECB" w:rsidRDefault="00E20ECB" w:rsidP="00E23929"/>
    <w:p w:rsidR="00E20ECB" w:rsidRPr="005862A7" w:rsidRDefault="00E20ECB"/>
    <w:sectPr w:rsidR="00E20ECB" w:rsidRPr="005862A7" w:rsidSect="00AB6B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ECB" w:rsidRDefault="00E20ECB" w:rsidP="005862A7">
      <w:r>
        <w:separator/>
      </w:r>
    </w:p>
  </w:endnote>
  <w:endnote w:type="continuationSeparator" w:id="0">
    <w:p w:rsidR="00E20ECB" w:rsidRDefault="00E20ECB" w:rsidP="00586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ECB" w:rsidRDefault="00E20ECB" w:rsidP="005862A7">
      <w:r>
        <w:separator/>
      </w:r>
    </w:p>
  </w:footnote>
  <w:footnote w:type="continuationSeparator" w:id="0">
    <w:p w:rsidR="00E20ECB" w:rsidRDefault="00E20ECB" w:rsidP="005862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7E28D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FFFFFF7D"/>
    <w:multiLevelType w:val="singleLevel"/>
    <w:tmpl w:val="4E0207F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FFFFFF7E"/>
    <w:multiLevelType w:val="singleLevel"/>
    <w:tmpl w:val="AA88BA06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FFFFFF7F"/>
    <w:multiLevelType w:val="singleLevel"/>
    <w:tmpl w:val="30A6C6C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FFFFFF80"/>
    <w:multiLevelType w:val="singleLevel"/>
    <w:tmpl w:val="DC4E5FBE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6EE18B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ED4C152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4C68F1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0EDEA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64A77B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2A7"/>
    <w:rsid w:val="0000584B"/>
    <w:rsid w:val="000107ED"/>
    <w:rsid w:val="0001129F"/>
    <w:rsid w:val="00017954"/>
    <w:rsid w:val="00017E6B"/>
    <w:rsid w:val="00020261"/>
    <w:rsid w:val="000219B2"/>
    <w:rsid w:val="000246D1"/>
    <w:rsid w:val="0002539F"/>
    <w:rsid w:val="000274B4"/>
    <w:rsid w:val="00030097"/>
    <w:rsid w:val="00031A80"/>
    <w:rsid w:val="0003304C"/>
    <w:rsid w:val="000361EA"/>
    <w:rsid w:val="00036FE4"/>
    <w:rsid w:val="000376ED"/>
    <w:rsid w:val="00042214"/>
    <w:rsid w:val="00043FCD"/>
    <w:rsid w:val="000449CC"/>
    <w:rsid w:val="000464F9"/>
    <w:rsid w:val="00047C67"/>
    <w:rsid w:val="00067832"/>
    <w:rsid w:val="000679F0"/>
    <w:rsid w:val="00072640"/>
    <w:rsid w:val="0007358C"/>
    <w:rsid w:val="00077267"/>
    <w:rsid w:val="000824D8"/>
    <w:rsid w:val="00084538"/>
    <w:rsid w:val="0008457D"/>
    <w:rsid w:val="000869BB"/>
    <w:rsid w:val="000875EC"/>
    <w:rsid w:val="00090929"/>
    <w:rsid w:val="00095A9F"/>
    <w:rsid w:val="000972D2"/>
    <w:rsid w:val="0009799D"/>
    <w:rsid w:val="000A2670"/>
    <w:rsid w:val="000B0FDE"/>
    <w:rsid w:val="000B1103"/>
    <w:rsid w:val="000B3C0A"/>
    <w:rsid w:val="000D2F1E"/>
    <w:rsid w:val="000E1292"/>
    <w:rsid w:val="000E66F7"/>
    <w:rsid w:val="000E78CB"/>
    <w:rsid w:val="000F11C6"/>
    <w:rsid w:val="000F190F"/>
    <w:rsid w:val="000F1EE5"/>
    <w:rsid w:val="000F4AEE"/>
    <w:rsid w:val="001051DF"/>
    <w:rsid w:val="001106A5"/>
    <w:rsid w:val="00122C36"/>
    <w:rsid w:val="00125DB9"/>
    <w:rsid w:val="0013121E"/>
    <w:rsid w:val="00132B50"/>
    <w:rsid w:val="00134FB4"/>
    <w:rsid w:val="001357E8"/>
    <w:rsid w:val="00136017"/>
    <w:rsid w:val="00140C16"/>
    <w:rsid w:val="00145B26"/>
    <w:rsid w:val="001536D2"/>
    <w:rsid w:val="00154D07"/>
    <w:rsid w:val="0016250C"/>
    <w:rsid w:val="00162811"/>
    <w:rsid w:val="00162C93"/>
    <w:rsid w:val="001757BE"/>
    <w:rsid w:val="00177F98"/>
    <w:rsid w:val="0018660E"/>
    <w:rsid w:val="00187DF5"/>
    <w:rsid w:val="001902A9"/>
    <w:rsid w:val="00190935"/>
    <w:rsid w:val="00194742"/>
    <w:rsid w:val="001972F8"/>
    <w:rsid w:val="001A4199"/>
    <w:rsid w:val="001A6996"/>
    <w:rsid w:val="001B22A7"/>
    <w:rsid w:val="001B5847"/>
    <w:rsid w:val="001C008F"/>
    <w:rsid w:val="001C2B24"/>
    <w:rsid w:val="001C2F70"/>
    <w:rsid w:val="001D57BA"/>
    <w:rsid w:val="001E20C0"/>
    <w:rsid w:val="001E665A"/>
    <w:rsid w:val="001E746E"/>
    <w:rsid w:val="00203A7A"/>
    <w:rsid w:val="0021016A"/>
    <w:rsid w:val="0021196C"/>
    <w:rsid w:val="002119D6"/>
    <w:rsid w:val="00211C0E"/>
    <w:rsid w:val="00216AFC"/>
    <w:rsid w:val="00233AE4"/>
    <w:rsid w:val="0023477A"/>
    <w:rsid w:val="002350BD"/>
    <w:rsid w:val="00236595"/>
    <w:rsid w:val="00243516"/>
    <w:rsid w:val="0024712D"/>
    <w:rsid w:val="002504F1"/>
    <w:rsid w:val="00260D6E"/>
    <w:rsid w:val="00265B0B"/>
    <w:rsid w:val="00273568"/>
    <w:rsid w:val="00276917"/>
    <w:rsid w:val="0028353F"/>
    <w:rsid w:val="00287987"/>
    <w:rsid w:val="00291187"/>
    <w:rsid w:val="0029323E"/>
    <w:rsid w:val="00295168"/>
    <w:rsid w:val="0029681D"/>
    <w:rsid w:val="002B40E0"/>
    <w:rsid w:val="002C4316"/>
    <w:rsid w:val="002D140F"/>
    <w:rsid w:val="002D2B53"/>
    <w:rsid w:val="002D2CFB"/>
    <w:rsid w:val="002D6F40"/>
    <w:rsid w:val="002D6F92"/>
    <w:rsid w:val="002F06FB"/>
    <w:rsid w:val="002F4506"/>
    <w:rsid w:val="002F559C"/>
    <w:rsid w:val="0030381C"/>
    <w:rsid w:val="00313558"/>
    <w:rsid w:val="00315004"/>
    <w:rsid w:val="003162A1"/>
    <w:rsid w:val="00327859"/>
    <w:rsid w:val="00342661"/>
    <w:rsid w:val="00356943"/>
    <w:rsid w:val="00360D52"/>
    <w:rsid w:val="003640EC"/>
    <w:rsid w:val="00364367"/>
    <w:rsid w:val="00367D97"/>
    <w:rsid w:val="00370E5F"/>
    <w:rsid w:val="00371E5B"/>
    <w:rsid w:val="00372E28"/>
    <w:rsid w:val="00374529"/>
    <w:rsid w:val="00374DE7"/>
    <w:rsid w:val="00376EC0"/>
    <w:rsid w:val="00390C72"/>
    <w:rsid w:val="00396B2E"/>
    <w:rsid w:val="003B28B6"/>
    <w:rsid w:val="003B3544"/>
    <w:rsid w:val="003C0BB7"/>
    <w:rsid w:val="003C7034"/>
    <w:rsid w:val="003D0CD9"/>
    <w:rsid w:val="003D397E"/>
    <w:rsid w:val="003D5904"/>
    <w:rsid w:val="003D7C86"/>
    <w:rsid w:val="003E0168"/>
    <w:rsid w:val="003E1F96"/>
    <w:rsid w:val="003E2689"/>
    <w:rsid w:val="003E39BE"/>
    <w:rsid w:val="003F0631"/>
    <w:rsid w:val="003F424B"/>
    <w:rsid w:val="003F47BF"/>
    <w:rsid w:val="00403EAF"/>
    <w:rsid w:val="00414FF1"/>
    <w:rsid w:val="004201E6"/>
    <w:rsid w:val="0044394C"/>
    <w:rsid w:val="00450446"/>
    <w:rsid w:val="00467920"/>
    <w:rsid w:val="004779CF"/>
    <w:rsid w:val="00481F64"/>
    <w:rsid w:val="00496FF6"/>
    <w:rsid w:val="004A14D5"/>
    <w:rsid w:val="004A2342"/>
    <w:rsid w:val="004A3619"/>
    <w:rsid w:val="004B0FE8"/>
    <w:rsid w:val="004B105B"/>
    <w:rsid w:val="004B4BE6"/>
    <w:rsid w:val="004C1136"/>
    <w:rsid w:val="004D2161"/>
    <w:rsid w:val="004D2D88"/>
    <w:rsid w:val="004D5B86"/>
    <w:rsid w:val="004D76D8"/>
    <w:rsid w:val="004D7893"/>
    <w:rsid w:val="004E6AD3"/>
    <w:rsid w:val="004F0752"/>
    <w:rsid w:val="004F5376"/>
    <w:rsid w:val="004F73C2"/>
    <w:rsid w:val="005000AC"/>
    <w:rsid w:val="005008AB"/>
    <w:rsid w:val="00512563"/>
    <w:rsid w:val="005130C9"/>
    <w:rsid w:val="0051387A"/>
    <w:rsid w:val="00516A56"/>
    <w:rsid w:val="00521212"/>
    <w:rsid w:val="00524E14"/>
    <w:rsid w:val="00527519"/>
    <w:rsid w:val="005370A0"/>
    <w:rsid w:val="0054039B"/>
    <w:rsid w:val="00552181"/>
    <w:rsid w:val="00552A4F"/>
    <w:rsid w:val="0055356F"/>
    <w:rsid w:val="00557F76"/>
    <w:rsid w:val="00563B9D"/>
    <w:rsid w:val="0056419E"/>
    <w:rsid w:val="00565AAF"/>
    <w:rsid w:val="00565BC8"/>
    <w:rsid w:val="00566482"/>
    <w:rsid w:val="00566601"/>
    <w:rsid w:val="0057261C"/>
    <w:rsid w:val="0057288F"/>
    <w:rsid w:val="0057612D"/>
    <w:rsid w:val="00585400"/>
    <w:rsid w:val="005862A7"/>
    <w:rsid w:val="00586340"/>
    <w:rsid w:val="00586374"/>
    <w:rsid w:val="005938E5"/>
    <w:rsid w:val="00596FBF"/>
    <w:rsid w:val="005A2FD5"/>
    <w:rsid w:val="005A39AE"/>
    <w:rsid w:val="005A5B11"/>
    <w:rsid w:val="005B4E44"/>
    <w:rsid w:val="005B5006"/>
    <w:rsid w:val="005B5987"/>
    <w:rsid w:val="005B736E"/>
    <w:rsid w:val="005C4E5A"/>
    <w:rsid w:val="005D1509"/>
    <w:rsid w:val="005D4D80"/>
    <w:rsid w:val="005D5CDE"/>
    <w:rsid w:val="005E48D1"/>
    <w:rsid w:val="005F15B9"/>
    <w:rsid w:val="005F3694"/>
    <w:rsid w:val="005F5E70"/>
    <w:rsid w:val="006047DA"/>
    <w:rsid w:val="006049D1"/>
    <w:rsid w:val="00604AC4"/>
    <w:rsid w:val="00604C2E"/>
    <w:rsid w:val="006078E5"/>
    <w:rsid w:val="00612D65"/>
    <w:rsid w:val="00627B77"/>
    <w:rsid w:val="00630487"/>
    <w:rsid w:val="006324E2"/>
    <w:rsid w:val="006351E0"/>
    <w:rsid w:val="00646935"/>
    <w:rsid w:val="006509B7"/>
    <w:rsid w:val="006558B4"/>
    <w:rsid w:val="0066111C"/>
    <w:rsid w:val="00670560"/>
    <w:rsid w:val="00671B85"/>
    <w:rsid w:val="00674C39"/>
    <w:rsid w:val="00684D43"/>
    <w:rsid w:val="00697A7E"/>
    <w:rsid w:val="006B0773"/>
    <w:rsid w:val="006B20AC"/>
    <w:rsid w:val="006C2A11"/>
    <w:rsid w:val="006C5059"/>
    <w:rsid w:val="006D6528"/>
    <w:rsid w:val="006D67C2"/>
    <w:rsid w:val="006F3E99"/>
    <w:rsid w:val="006F485A"/>
    <w:rsid w:val="006F4CAC"/>
    <w:rsid w:val="00717EEB"/>
    <w:rsid w:val="007202A6"/>
    <w:rsid w:val="00726237"/>
    <w:rsid w:val="0072680C"/>
    <w:rsid w:val="007422C8"/>
    <w:rsid w:val="00746126"/>
    <w:rsid w:val="0075178E"/>
    <w:rsid w:val="007571DC"/>
    <w:rsid w:val="007610DC"/>
    <w:rsid w:val="00761A32"/>
    <w:rsid w:val="007622C1"/>
    <w:rsid w:val="00767400"/>
    <w:rsid w:val="00773E2F"/>
    <w:rsid w:val="00774E26"/>
    <w:rsid w:val="00774EB3"/>
    <w:rsid w:val="007751EF"/>
    <w:rsid w:val="00777CB4"/>
    <w:rsid w:val="007810C3"/>
    <w:rsid w:val="007843E9"/>
    <w:rsid w:val="00791309"/>
    <w:rsid w:val="00792232"/>
    <w:rsid w:val="0079259D"/>
    <w:rsid w:val="00793FEF"/>
    <w:rsid w:val="007B04DC"/>
    <w:rsid w:val="007B3726"/>
    <w:rsid w:val="007C582C"/>
    <w:rsid w:val="007C77FF"/>
    <w:rsid w:val="007E2AC5"/>
    <w:rsid w:val="007F3F96"/>
    <w:rsid w:val="007F72C1"/>
    <w:rsid w:val="008121EE"/>
    <w:rsid w:val="008152F8"/>
    <w:rsid w:val="008162D6"/>
    <w:rsid w:val="008218A1"/>
    <w:rsid w:val="008437C0"/>
    <w:rsid w:val="008445BB"/>
    <w:rsid w:val="00846EC2"/>
    <w:rsid w:val="008617A9"/>
    <w:rsid w:val="00865C69"/>
    <w:rsid w:val="0088310A"/>
    <w:rsid w:val="00884C81"/>
    <w:rsid w:val="008903D4"/>
    <w:rsid w:val="008A20C1"/>
    <w:rsid w:val="008A27C9"/>
    <w:rsid w:val="008A6390"/>
    <w:rsid w:val="008B1F13"/>
    <w:rsid w:val="008C3AA6"/>
    <w:rsid w:val="008C3AC6"/>
    <w:rsid w:val="008C677E"/>
    <w:rsid w:val="008C6C19"/>
    <w:rsid w:val="008D0910"/>
    <w:rsid w:val="008D38EC"/>
    <w:rsid w:val="008D7110"/>
    <w:rsid w:val="008F25B4"/>
    <w:rsid w:val="008F5ADB"/>
    <w:rsid w:val="008F6D3E"/>
    <w:rsid w:val="009123CB"/>
    <w:rsid w:val="0091681D"/>
    <w:rsid w:val="0092753A"/>
    <w:rsid w:val="009352D6"/>
    <w:rsid w:val="00935308"/>
    <w:rsid w:val="00947796"/>
    <w:rsid w:val="00951A9B"/>
    <w:rsid w:val="009529E4"/>
    <w:rsid w:val="00954077"/>
    <w:rsid w:val="00957072"/>
    <w:rsid w:val="009608E5"/>
    <w:rsid w:val="0096499F"/>
    <w:rsid w:val="00966949"/>
    <w:rsid w:val="00967690"/>
    <w:rsid w:val="00981FBF"/>
    <w:rsid w:val="009933CD"/>
    <w:rsid w:val="00996C00"/>
    <w:rsid w:val="009A00F9"/>
    <w:rsid w:val="009A023B"/>
    <w:rsid w:val="009A5AAA"/>
    <w:rsid w:val="009B1625"/>
    <w:rsid w:val="009B2C4C"/>
    <w:rsid w:val="009B570F"/>
    <w:rsid w:val="009D27C9"/>
    <w:rsid w:val="009D2D8C"/>
    <w:rsid w:val="009D78B0"/>
    <w:rsid w:val="009E07F4"/>
    <w:rsid w:val="009E68B9"/>
    <w:rsid w:val="009E6F28"/>
    <w:rsid w:val="009F7210"/>
    <w:rsid w:val="00A01653"/>
    <w:rsid w:val="00A021AA"/>
    <w:rsid w:val="00A029FE"/>
    <w:rsid w:val="00A03022"/>
    <w:rsid w:val="00A04467"/>
    <w:rsid w:val="00A047D2"/>
    <w:rsid w:val="00A06430"/>
    <w:rsid w:val="00A0766E"/>
    <w:rsid w:val="00A15C6F"/>
    <w:rsid w:val="00A212B5"/>
    <w:rsid w:val="00A217B6"/>
    <w:rsid w:val="00A22E19"/>
    <w:rsid w:val="00A2442F"/>
    <w:rsid w:val="00A331A5"/>
    <w:rsid w:val="00A33347"/>
    <w:rsid w:val="00A34B4B"/>
    <w:rsid w:val="00A34C93"/>
    <w:rsid w:val="00A34E0C"/>
    <w:rsid w:val="00A355B0"/>
    <w:rsid w:val="00A4103F"/>
    <w:rsid w:val="00A420AA"/>
    <w:rsid w:val="00A50CD0"/>
    <w:rsid w:val="00A5158B"/>
    <w:rsid w:val="00A518E4"/>
    <w:rsid w:val="00A55A8D"/>
    <w:rsid w:val="00A60355"/>
    <w:rsid w:val="00A639C5"/>
    <w:rsid w:val="00A668B3"/>
    <w:rsid w:val="00A714E8"/>
    <w:rsid w:val="00A74FA6"/>
    <w:rsid w:val="00A817F0"/>
    <w:rsid w:val="00A83E34"/>
    <w:rsid w:val="00A843B9"/>
    <w:rsid w:val="00AA0A14"/>
    <w:rsid w:val="00AA1259"/>
    <w:rsid w:val="00AB3517"/>
    <w:rsid w:val="00AB5F17"/>
    <w:rsid w:val="00AB6B33"/>
    <w:rsid w:val="00AB708D"/>
    <w:rsid w:val="00AC125B"/>
    <w:rsid w:val="00AC1EF9"/>
    <w:rsid w:val="00AC28CE"/>
    <w:rsid w:val="00AC4E69"/>
    <w:rsid w:val="00AC52D6"/>
    <w:rsid w:val="00AC5D59"/>
    <w:rsid w:val="00AC6DB9"/>
    <w:rsid w:val="00AD1FA9"/>
    <w:rsid w:val="00AD3C57"/>
    <w:rsid w:val="00AE12CD"/>
    <w:rsid w:val="00AE2109"/>
    <w:rsid w:val="00AF1C30"/>
    <w:rsid w:val="00AF206E"/>
    <w:rsid w:val="00AF2710"/>
    <w:rsid w:val="00AF380A"/>
    <w:rsid w:val="00AF49FE"/>
    <w:rsid w:val="00AF6A08"/>
    <w:rsid w:val="00B02B1E"/>
    <w:rsid w:val="00B113AB"/>
    <w:rsid w:val="00B11DD4"/>
    <w:rsid w:val="00B1204C"/>
    <w:rsid w:val="00B12C6F"/>
    <w:rsid w:val="00B17E43"/>
    <w:rsid w:val="00B203F1"/>
    <w:rsid w:val="00B2446F"/>
    <w:rsid w:val="00B4013F"/>
    <w:rsid w:val="00B4092A"/>
    <w:rsid w:val="00B4194A"/>
    <w:rsid w:val="00B423DD"/>
    <w:rsid w:val="00B56634"/>
    <w:rsid w:val="00B57639"/>
    <w:rsid w:val="00B61ADA"/>
    <w:rsid w:val="00B76C72"/>
    <w:rsid w:val="00B90631"/>
    <w:rsid w:val="00B90E6A"/>
    <w:rsid w:val="00B95F74"/>
    <w:rsid w:val="00B963E8"/>
    <w:rsid w:val="00B97D0D"/>
    <w:rsid w:val="00BA0BBF"/>
    <w:rsid w:val="00BA1839"/>
    <w:rsid w:val="00BA4CEC"/>
    <w:rsid w:val="00BA50B1"/>
    <w:rsid w:val="00BB1ADC"/>
    <w:rsid w:val="00BC489B"/>
    <w:rsid w:val="00BD1872"/>
    <w:rsid w:val="00BE1B50"/>
    <w:rsid w:val="00BE4A10"/>
    <w:rsid w:val="00BE57FF"/>
    <w:rsid w:val="00BF1F16"/>
    <w:rsid w:val="00BF3A49"/>
    <w:rsid w:val="00BF780C"/>
    <w:rsid w:val="00C01D7C"/>
    <w:rsid w:val="00C0235D"/>
    <w:rsid w:val="00C139B1"/>
    <w:rsid w:val="00C1779B"/>
    <w:rsid w:val="00C21A9C"/>
    <w:rsid w:val="00C2358A"/>
    <w:rsid w:val="00C256A9"/>
    <w:rsid w:val="00C25F62"/>
    <w:rsid w:val="00C25FA9"/>
    <w:rsid w:val="00C26B68"/>
    <w:rsid w:val="00C3126A"/>
    <w:rsid w:val="00C40213"/>
    <w:rsid w:val="00C52852"/>
    <w:rsid w:val="00C57266"/>
    <w:rsid w:val="00C716D9"/>
    <w:rsid w:val="00C76BBA"/>
    <w:rsid w:val="00C81034"/>
    <w:rsid w:val="00CA6D70"/>
    <w:rsid w:val="00CB2D2C"/>
    <w:rsid w:val="00CB3EBE"/>
    <w:rsid w:val="00CB5382"/>
    <w:rsid w:val="00CB7173"/>
    <w:rsid w:val="00CC0E1C"/>
    <w:rsid w:val="00CC1A9C"/>
    <w:rsid w:val="00CC20EE"/>
    <w:rsid w:val="00CC4D4F"/>
    <w:rsid w:val="00CC6166"/>
    <w:rsid w:val="00CD02DB"/>
    <w:rsid w:val="00CD32A9"/>
    <w:rsid w:val="00D04D4E"/>
    <w:rsid w:val="00D07389"/>
    <w:rsid w:val="00D07DA1"/>
    <w:rsid w:val="00D122FF"/>
    <w:rsid w:val="00D142B6"/>
    <w:rsid w:val="00D158EC"/>
    <w:rsid w:val="00D312FD"/>
    <w:rsid w:val="00D31BD4"/>
    <w:rsid w:val="00D41335"/>
    <w:rsid w:val="00D53838"/>
    <w:rsid w:val="00D56BE9"/>
    <w:rsid w:val="00D647AB"/>
    <w:rsid w:val="00D73DD4"/>
    <w:rsid w:val="00D74714"/>
    <w:rsid w:val="00D764A1"/>
    <w:rsid w:val="00D80699"/>
    <w:rsid w:val="00D8544A"/>
    <w:rsid w:val="00D8623D"/>
    <w:rsid w:val="00D9191B"/>
    <w:rsid w:val="00D93C33"/>
    <w:rsid w:val="00D95EE0"/>
    <w:rsid w:val="00D9713B"/>
    <w:rsid w:val="00DA35B7"/>
    <w:rsid w:val="00DB120E"/>
    <w:rsid w:val="00DB1EB5"/>
    <w:rsid w:val="00DB2E2E"/>
    <w:rsid w:val="00DB344E"/>
    <w:rsid w:val="00DC413F"/>
    <w:rsid w:val="00DC5267"/>
    <w:rsid w:val="00DD791C"/>
    <w:rsid w:val="00DE3CFF"/>
    <w:rsid w:val="00DE66CC"/>
    <w:rsid w:val="00DF69B2"/>
    <w:rsid w:val="00DF7554"/>
    <w:rsid w:val="00E01D15"/>
    <w:rsid w:val="00E04ABD"/>
    <w:rsid w:val="00E10450"/>
    <w:rsid w:val="00E173BA"/>
    <w:rsid w:val="00E174F0"/>
    <w:rsid w:val="00E20ECB"/>
    <w:rsid w:val="00E23929"/>
    <w:rsid w:val="00E24884"/>
    <w:rsid w:val="00E27986"/>
    <w:rsid w:val="00E3113C"/>
    <w:rsid w:val="00E379BA"/>
    <w:rsid w:val="00E47D0D"/>
    <w:rsid w:val="00E5579B"/>
    <w:rsid w:val="00E55859"/>
    <w:rsid w:val="00E7209F"/>
    <w:rsid w:val="00E75E3B"/>
    <w:rsid w:val="00E76B30"/>
    <w:rsid w:val="00E77784"/>
    <w:rsid w:val="00E804A1"/>
    <w:rsid w:val="00E809DD"/>
    <w:rsid w:val="00E85224"/>
    <w:rsid w:val="00E86E57"/>
    <w:rsid w:val="00E91A35"/>
    <w:rsid w:val="00EA0206"/>
    <w:rsid w:val="00EA59BA"/>
    <w:rsid w:val="00EB5689"/>
    <w:rsid w:val="00ED18BB"/>
    <w:rsid w:val="00ED793D"/>
    <w:rsid w:val="00EF1958"/>
    <w:rsid w:val="00EF1EDB"/>
    <w:rsid w:val="00EF7124"/>
    <w:rsid w:val="00F0421C"/>
    <w:rsid w:val="00F04897"/>
    <w:rsid w:val="00F208AE"/>
    <w:rsid w:val="00F20B45"/>
    <w:rsid w:val="00F5675F"/>
    <w:rsid w:val="00F63CF6"/>
    <w:rsid w:val="00F73EC1"/>
    <w:rsid w:val="00F95B4B"/>
    <w:rsid w:val="00F96891"/>
    <w:rsid w:val="00FA026B"/>
    <w:rsid w:val="00FA1F20"/>
    <w:rsid w:val="00FA3623"/>
    <w:rsid w:val="00FA38F6"/>
    <w:rsid w:val="00FB02E4"/>
    <w:rsid w:val="00FB1298"/>
    <w:rsid w:val="00FB30DF"/>
    <w:rsid w:val="00FB3320"/>
    <w:rsid w:val="00FB400C"/>
    <w:rsid w:val="00FC09D6"/>
    <w:rsid w:val="00FC3BB1"/>
    <w:rsid w:val="00FC6F25"/>
    <w:rsid w:val="00FC756A"/>
    <w:rsid w:val="00FD030A"/>
    <w:rsid w:val="00FD4EB7"/>
    <w:rsid w:val="00FE372D"/>
    <w:rsid w:val="00FF0234"/>
    <w:rsid w:val="00FF0BDA"/>
    <w:rsid w:val="00FF113E"/>
    <w:rsid w:val="00FF1F10"/>
    <w:rsid w:val="00FF7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2A7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86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862A7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862A7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862A7"/>
    <w:rPr>
      <w:sz w:val="18"/>
      <w:szCs w:val="18"/>
    </w:rPr>
  </w:style>
  <w:style w:type="paragraph" w:customStyle="1" w:styleId="p0">
    <w:name w:val="p0"/>
    <w:basedOn w:val="Normal"/>
    <w:uiPriority w:val="99"/>
    <w:rsid w:val="005862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Hyperlink">
    <w:name w:val="Hyperlink"/>
    <w:basedOn w:val="DefaultParagraphFont"/>
    <w:uiPriority w:val="99"/>
    <w:rsid w:val="005862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1599615041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4</Pages>
  <Words>126</Words>
  <Characters>720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XXXXX基金会成立材料目录</dc:title>
  <dc:subject/>
  <dc:creator>User</dc:creator>
  <cp:keywords/>
  <dc:description/>
  <cp:lastModifiedBy>Sky123.Org</cp:lastModifiedBy>
  <cp:revision>12</cp:revision>
  <dcterms:created xsi:type="dcterms:W3CDTF">2015-11-05T03:35:00Z</dcterms:created>
  <dcterms:modified xsi:type="dcterms:W3CDTF">2016-10-09T02:36:00Z</dcterms:modified>
</cp:coreProperties>
</file>